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5C0D92" w:rsidP="003E580D" w:rsidRDefault="003A06EB" w14:paraId="646FDEFB" w14:textId="61D1DB7E">
      <w:pPr>
        <w:jc w:val="center"/>
        <w:rPr>
          <w:sz w:val="32"/>
          <w:szCs w:val="32"/>
        </w:rPr>
      </w:pPr>
      <w:r w:rsidRPr="003E580D">
        <w:rPr>
          <w:b/>
          <w:bCs/>
          <w:sz w:val="56"/>
          <w:szCs w:val="56"/>
        </w:rPr>
        <w:t>SPØ</w:t>
      </w:r>
      <w:r w:rsidRPr="003E580D" w:rsidR="002A3859">
        <w:rPr>
          <w:b/>
          <w:bCs/>
          <w:sz w:val="56"/>
          <w:szCs w:val="56"/>
        </w:rPr>
        <w:t>RSMÅL FRA HORTEN KOMMUNE</w:t>
      </w:r>
      <w:r w:rsidRPr="003E580D" w:rsidR="002A3859">
        <w:rPr>
          <w:b/>
          <w:bCs/>
          <w:sz w:val="56"/>
          <w:szCs w:val="56"/>
        </w:rPr>
        <w:br/>
      </w:r>
      <w:r w:rsidRPr="003E580D" w:rsidR="002A3859">
        <w:rPr>
          <w:sz w:val="32"/>
          <w:szCs w:val="32"/>
        </w:rPr>
        <w:t>INFORMASJONSSIKKERHET OG PERSONVERN</w:t>
      </w:r>
    </w:p>
    <w:p w:rsidR="0080080D" w:rsidP="003E580D" w:rsidRDefault="0080080D" w14:paraId="081BA6D5" w14:textId="77777777">
      <w:pPr>
        <w:jc w:val="center"/>
        <w:rPr>
          <w:sz w:val="32"/>
          <w:szCs w:val="32"/>
        </w:rPr>
      </w:pPr>
    </w:p>
    <w:p w:rsidR="0080080D" w:rsidP="003E580D" w:rsidRDefault="0080080D" w14:paraId="3C92EE4A" w14:textId="77777777">
      <w:pPr>
        <w:jc w:val="center"/>
        <w:rPr>
          <w:sz w:val="32"/>
          <w:szCs w:val="32"/>
        </w:rPr>
      </w:pPr>
    </w:p>
    <w:p w:rsidR="0080080D" w:rsidP="003E580D" w:rsidRDefault="0080080D" w14:paraId="1B11FE71" w14:textId="77777777">
      <w:pPr>
        <w:jc w:val="center"/>
        <w:rPr>
          <w:sz w:val="32"/>
          <w:szCs w:val="32"/>
        </w:rPr>
      </w:pPr>
    </w:p>
    <w:p w:rsidR="0080080D" w:rsidP="003E580D" w:rsidRDefault="0080080D" w14:paraId="6A182C5D" w14:textId="77777777">
      <w:pPr>
        <w:jc w:val="center"/>
        <w:rPr>
          <w:sz w:val="32"/>
          <w:szCs w:val="32"/>
        </w:rPr>
      </w:pPr>
    </w:p>
    <w:p w:rsidR="0080080D" w:rsidP="003E580D" w:rsidRDefault="0080080D" w14:paraId="69E3FD7F" w14:textId="77777777">
      <w:pPr>
        <w:jc w:val="center"/>
        <w:rPr>
          <w:sz w:val="32"/>
          <w:szCs w:val="32"/>
        </w:rPr>
      </w:pPr>
    </w:p>
    <w:p w:rsidR="0080080D" w:rsidP="003E580D" w:rsidRDefault="0080080D" w14:paraId="6FABE8CB" w14:textId="77777777">
      <w:pPr>
        <w:jc w:val="center"/>
        <w:rPr>
          <w:sz w:val="32"/>
          <w:szCs w:val="32"/>
        </w:rPr>
      </w:pPr>
    </w:p>
    <w:p w:rsidR="0080080D" w:rsidP="003E580D" w:rsidRDefault="0080080D" w14:paraId="18C1A991" w14:textId="77777777">
      <w:pPr>
        <w:jc w:val="center"/>
        <w:rPr>
          <w:sz w:val="32"/>
          <w:szCs w:val="32"/>
        </w:rPr>
      </w:pPr>
    </w:p>
    <w:p w:rsidR="0080080D" w:rsidP="003E580D" w:rsidRDefault="0080080D" w14:paraId="14C6A4D1" w14:textId="77777777">
      <w:pPr>
        <w:jc w:val="center"/>
        <w:rPr>
          <w:sz w:val="32"/>
          <w:szCs w:val="32"/>
        </w:rPr>
      </w:pPr>
    </w:p>
    <w:p w:rsidR="0080080D" w:rsidP="003E580D" w:rsidRDefault="0080080D" w14:paraId="55DFF638" w14:textId="77777777">
      <w:pPr>
        <w:jc w:val="center"/>
        <w:rPr>
          <w:sz w:val="32"/>
          <w:szCs w:val="32"/>
        </w:rPr>
      </w:pPr>
    </w:p>
    <w:p w:rsidR="0080080D" w:rsidP="003E580D" w:rsidRDefault="0080080D" w14:paraId="69026268" w14:textId="77777777">
      <w:pPr>
        <w:jc w:val="center"/>
        <w:rPr>
          <w:sz w:val="32"/>
          <w:szCs w:val="32"/>
        </w:rPr>
      </w:pPr>
    </w:p>
    <w:p w:rsidRPr="003E580D" w:rsidR="0080080D" w:rsidP="003E580D" w:rsidRDefault="0080080D" w14:paraId="04565A75" w14:textId="77777777">
      <w:pPr>
        <w:jc w:val="center"/>
        <w:rPr>
          <w:sz w:val="32"/>
          <w:szCs w:val="32"/>
        </w:rPr>
      </w:pPr>
    </w:p>
    <w:p w:rsidR="003D16BD" w:rsidP="00B5512C" w:rsidRDefault="00B5512C" w14:paraId="7CD945C3" w14:textId="3242A88E">
      <w:pPr>
        <w:jc w:val="center"/>
      </w:pPr>
      <w:r>
        <w:rPr>
          <w:noProof/>
        </w:rPr>
        <w:drawing>
          <wp:inline distT="0" distB="0" distL="0" distR="0" wp14:anchorId="42490ADB" wp14:editId="762A077C">
            <wp:extent cx="1281600" cy="2160000"/>
            <wp:effectExtent l="0" t="0" r="0" b="0"/>
            <wp:docPr id="139270647" name="Bilde 8" descr="Et bilde som inneholder tekst, flagg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70647" name="Bilde 8" descr="Et bilde som inneholder tekst, flagg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D85" w:rsidRDefault="00763D85" w14:paraId="7E6332DD" w14:textId="2A03C5E3">
      <w:pPr>
        <w:spacing w:after="160" w:line="259" w:lineRule="auto"/>
      </w:pPr>
      <w:r>
        <w:br w:type="page"/>
      </w:r>
    </w:p>
    <w:sdt>
      <w:sdtPr>
        <w:id w:val="298529143"/>
        <w:docPartObj>
          <w:docPartGallery w:val="Table of Contents"/>
          <w:docPartUnique/>
        </w:docPartObj>
      </w:sdtPr>
      <w:sdtContent>
        <w:p w:rsidR="007C4A32" w:rsidRDefault="007C4A32" w14:paraId="508A7EA9" w14:textId="4F2F05BA" w14:noSpellErr="1">
          <w:pPr>
            <w:pStyle w:val="Overskriftforinnholdsfortegnelse"/>
          </w:pPr>
          <w:r w:rsidR="007C4A32">
            <w:rPr/>
            <w:t>Innhold</w:t>
          </w:r>
        </w:p>
        <w:p w:rsidR="0065142F" w:rsidP="2B1E2653" w:rsidRDefault="007C4A32" w14:paraId="387596B2" w14:textId="2202276F">
          <w:pPr>
            <w:pStyle w:val="INNH1"/>
            <w:tabs>
              <w:tab w:val="right" w:leader="dot" w:pos="10305"/>
            </w:tabs>
            <w:rPr>
              <w:rStyle w:val="Hyperkobling"/>
              <w:noProof/>
              <w:kern w:val="2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417169744">
            <w:r w:rsidRPr="2B1E2653" w:rsidR="2B1E2653">
              <w:rPr>
                <w:rStyle w:val="Hyperkobling"/>
              </w:rPr>
              <w:t>Dokumentets formål</w:t>
            </w:r>
            <w:r>
              <w:tab/>
            </w:r>
            <w:r>
              <w:fldChar w:fldCharType="begin"/>
            </w:r>
            <w:r>
              <w:instrText xml:space="preserve">PAGEREF _Toc417169744 \h</w:instrText>
            </w:r>
            <w:r>
              <w:fldChar w:fldCharType="separate"/>
            </w:r>
            <w:r w:rsidRPr="2B1E2653" w:rsidR="2B1E2653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:rsidR="0065142F" w:rsidP="2B1E2653" w:rsidRDefault="0065142F" w14:paraId="1222FD9D" w14:textId="2F84C42D">
          <w:pPr>
            <w:pStyle w:val="INNH1"/>
            <w:tabs>
              <w:tab w:val="right" w:leader="dot" w:pos="10305"/>
            </w:tabs>
            <w:rPr>
              <w:rStyle w:val="Hyperkobling"/>
              <w:noProof/>
              <w:kern w:val="2"/>
              <w:lang w:eastAsia="nb-NO"/>
              <w14:ligatures w14:val="standardContextual"/>
            </w:rPr>
          </w:pPr>
          <w:hyperlink w:anchor="_Toc1724229327">
            <w:r w:rsidRPr="2B1E2653" w:rsidR="2B1E2653">
              <w:rPr>
                <w:rStyle w:val="Hyperkobling"/>
              </w:rPr>
              <w:t>1 - Generell beskrivelse av løsningen med formål</w:t>
            </w:r>
            <w:r>
              <w:tab/>
            </w:r>
            <w:r>
              <w:fldChar w:fldCharType="begin"/>
            </w:r>
            <w:r>
              <w:instrText xml:space="preserve">PAGEREF _Toc1724229327 \h</w:instrText>
            </w:r>
            <w:r>
              <w:fldChar w:fldCharType="separate"/>
            </w:r>
            <w:r w:rsidRPr="2B1E2653" w:rsidR="2B1E2653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:rsidR="0065142F" w:rsidP="2B1E2653" w:rsidRDefault="0065142F" w14:paraId="6368266E" w14:textId="22F0B463">
          <w:pPr>
            <w:pStyle w:val="INNH1"/>
            <w:tabs>
              <w:tab w:val="right" w:leader="dot" w:pos="10305"/>
            </w:tabs>
            <w:rPr>
              <w:rStyle w:val="Hyperkobling"/>
              <w:noProof/>
              <w:kern w:val="2"/>
              <w:lang w:eastAsia="nb-NO"/>
              <w14:ligatures w14:val="standardContextual"/>
            </w:rPr>
          </w:pPr>
          <w:hyperlink w:anchor="_Toc1489006265">
            <w:r w:rsidRPr="2B1E2653" w:rsidR="2B1E2653">
              <w:rPr>
                <w:rStyle w:val="Hyperkobling"/>
              </w:rPr>
              <w:t>2 - Behandling av personopplysninger</w:t>
            </w:r>
            <w:r>
              <w:tab/>
            </w:r>
            <w:r>
              <w:fldChar w:fldCharType="begin"/>
            </w:r>
            <w:r>
              <w:instrText xml:space="preserve">PAGEREF _Toc1489006265 \h</w:instrText>
            </w:r>
            <w:r>
              <w:fldChar w:fldCharType="separate"/>
            </w:r>
            <w:r w:rsidRPr="2B1E2653" w:rsidR="2B1E2653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65142F" w:rsidP="2B1E2653" w:rsidRDefault="0065142F" w14:paraId="2D974538" w14:textId="10035868">
          <w:pPr>
            <w:pStyle w:val="INNH1"/>
            <w:tabs>
              <w:tab w:val="right" w:leader="dot" w:pos="10305"/>
            </w:tabs>
            <w:rPr>
              <w:rStyle w:val="Hyperkobling"/>
              <w:noProof/>
              <w:kern w:val="2"/>
              <w:lang w:eastAsia="nb-NO"/>
              <w14:ligatures w14:val="standardContextual"/>
            </w:rPr>
          </w:pPr>
          <w:hyperlink w:anchor="_Toc625728083">
            <w:r w:rsidRPr="2B1E2653" w:rsidR="2B1E2653">
              <w:rPr>
                <w:rStyle w:val="Hyperkobling"/>
              </w:rPr>
              <w:t>3 - Behandling, lagring og sikkerhetskopiering</w:t>
            </w:r>
            <w:r>
              <w:tab/>
            </w:r>
            <w:r>
              <w:fldChar w:fldCharType="begin"/>
            </w:r>
            <w:r>
              <w:instrText xml:space="preserve">PAGEREF _Toc625728083 \h</w:instrText>
            </w:r>
            <w:r>
              <w:fldChar w:fldCharType="separate"/>
            </w:r>
            <w:r w:rsidRPr="2B1E2653" w:rsidR="2B1E2653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65142F" w:rsidP="2B1E2653" w:rsidRDefault="0065142F" w14:paraId="1F474778" w14:textId="779F2FF5">
          <w:pPr>
            <w:pStyle w:val="INNH1"/>
            <w:tabs>
              <w:tab w:val="right" w:leader="dot" w:pos="10305"/>
            </w:tabs>
            <w:rPr>
              <w:rStyle w:val="Hyperkobling"/>
              <w:noProof/>
              <w:kern w:val="2"/>
              <w:lang w:eastAsia="nb-NO"/>
              <w14:ligatures w14:val="standardContextual"/>
            </w:rPr>
          </w:pPr>
          <w:hyperlink w:anchor="_Toc235462098">
            <w:r w:rsidRPr="2B1E2653" w:rsidR="2B1E2653">
              <w:rPr>
                <w:rStyle w:val="Hyperkobling"/>
              </w:rPr>
              <w:t>4 - Tekniske og organsatoriske sikkerhetstiltak</w:t>
            </w:r>
            <w:r>
              <w:tab/>
            </w:r>
            <w:r>
              <w:fldChar w:fldCharType="begin"/>
            </w:r>
            <w:r>
              <w:instrText xml:space="preserve">PAGEREF _Toc235462098 \h</w:instrText>
            </w:r>
            <w:r>
              <w:fldChar w:fldCharType="separate"/>
            </w:r>
            <w:r w:rsidRPr="2B1E2653" w:rsidR="2B1E2653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065142F" w:rsidP="2B1E2653" w:rsidRDefault="0065142F" w14:paraId="0C8D7D12" w14:textId="0C7FE295">
          <w:pPr>
            <w:pStyle w:val="INNH1"/>
            <w:tabs>
              <w:tab w:val="right" w:leader="dot" w:pos="10305"/>
            </w:tabs>
            <w:rPr>
              <w:rStyle w:val="Hyperkobling"/>
              <w:noProof/>
              <w:kern w:val="2"/>
              <w:lang w:eastAsia="nb-NO"/>
              <w14:ligatures w14:val="standardContextual"/>
            </w:rPr>
          </w:pPr>
          <w:hyperlink w:anchor="_Toc609468274">
            <w:r w:rsidRPr="2B1E2653" w:rsidR="2B1E2653">
              <w:rPr>
                <w:rStyle w:val="Hyperkobling"/>
              </w:rPr>
              <w:t>5 - Tilgangsstyring, autentisering og logging</w:t>
            </w:r>
            <w:r>
              <w:tab/>
            </w:r>
            <w:r>
              <w:fldChar w:fldCharType="begin"/>
            </w:r>
            <w:r>
              <w:instrText xml:space="preserve">PAGEREF _Toc609468274 \h</w:instrText>
            </w:r>
            <w:r>
              <w:fldChar w:fldCharType="separate"/>
            </w:r>
            <w:r w:rsidRPr="2B1E2653" w:rsidR="2B1E2653">
              <w:rPr>
                <w:rStyle w:val="Hyperkobling"/>
              </w:rPr>
              <w:t>9</w:t>
            </w:r>
            <w:r>
              <w:fldChar w:fldCharType="end"/>
            </w:r>
          </w:hyperlink>
        </w:p>
        <w:p w:rsidR="0065142F" w:rsidP="2B1E2653" w:rsidRDefault="0065142F" w14:paraId="2B03D10A" w14:textId="1A7B751B">
          <w:pPr>
            <w:pStyle w:val="INNH1"/>
            <w:tabs>
              <w:tab w:val="right" w:leader="dot" w:pos="10305"/>
            </w:tabs>
            <w:rPr>
              <w:rStyle w:val="Hyperkobling"/>
              <w:noProof/>
              <w:kern w:val="2"/>
              <w:lang w:eastAsia="nb-NO"/>
              <w14:ligatures w14:val="standardContextual"/>
            </w:rPr>
          </w:pPr>
          <w:hyperlink w:anchor="_Toc1116571404">
            <w:r w:rsidRPr="2B1E2653" w:rsidR="2B1E2653">
              <w:rPr>
                <w:rStyle w:val="Hyperkobling"/>
              </w:rPr>
              <w:t>6 - Kunstig intelligens (KI)</w:t>
            </w:r>
            <w:r>
              <w:tab/>
            </w:r>
            <w:r>
              <w:fldChar w:fldCharType="begin"/>
            </w:r>
            <w:r>
              <w:instrText xml:space="preserve">PAGEREF _Toc1116571404 \h</w:instrText>
            </w:r>
            <w:r>
              <w:fldChar w:fldCharType="separate"/>
            </w:r>
            <w:r w:rsidRPr="2B1E2653" w:rsidR="2B1E2653">
              <w:rPr>
                <w:rStyle w:val="Hyperkobling"/>
              </w:rPr>
              <w:t>10</w:t>
            </w:r>
            <w:r>
              <w:fldChar w:fldCharType="end"/>
            </w:r>
          </w:hyperlink>
        </w:p>
        <w:p w:rsidR="0065142F" w:rsidP="2B1E2653" w:rsidRDefault="0065142F" w14:paraId="4C773AA2" w14:textId="185CE566">
          <w:pPr>
            <w:pStyle w:val="INNH1"/>
            <w:tabs>
              <w:tab w:val="right" w:leader="dot" w:pos="10305"/>
            </w:tabs>
            <w:rPr>
              <w:rStyle w:val="Hyperkobling"/>
              <w:noProof/>
              <w:kern w:val="2"/>
              <w:lang w:eastAsia="nb-NO"/>
              <w14:ligatures w14:val="standardContextual"/>
            </w:rPr>
          </w:pPr>
          <w:hyperlink w:anchor="_Toc754709059">
            <w:r w:rsidRPr="2B1E2653" w:rsidR="2B1E2653">
              <w:rPr>
                <w:rStyle w:val="Hyperkobling"/>
              </w:rPr>
              <w:t>7 - Personvernkonsekvenser (DPIA)</w:t>
            </w:r>
            <w:r>
              <w:tab/>
            </w:r>
            <w:r>
              <w:fldChar w:fldCharType="begin"/>
            </w:r>
            <w:r>
              <w:instrText xml:space="preserve">PAGEREF _Toc754709059 \h</w:instrText>
            </w:r>
            <w:r>
              <w:fldChar w:fldCharType="separate"/>
            </w:r>
            <w:r w:rsidRPr="2B1E2653" w:rsidR="2B1E2653">
              <w:rPr>
                <w:rStyle w:val="Hyperkobling"/>
              </w:rPr>
              <w:t>11</w:t>
            </w:r>
            <w:r>
              <w:fldChar w:fldCharType="end"/>
            </w:r>
          </w:hyperlink>
        </w:p>
        <w:p w:rsidR="0065142F" w:rsidP="2B1E2653" w:rsidRDefault="0065142F" w14:paraId="15113611" w14:textId="24486ADC">
          <w:pPr>
            <w:pStyle w:val="INNH1"/>
            <w:tabs>
              <w:tab w:val="right" w:leader="dot" w:pos="10305"/>
            </w:tabs>
            <w:rPr>
              <w:rStyle w:val="Hyperkobling"/>
              <w:noProof/>
              <w:kern w:val="2"/>
              <w:lang w:eastAsia="nb-NO"/>
              <w14:ligatures w14:val="standardContextual"/>
            </w:rPr>
          </w:pPr>
          <w:hyperlink w:anchor="_Toc314313349">
            <w:r w:rsidRPr="2B1E2653" w:rsidR="2B1E2653">
              <w:rPr>
                <w:rStyle w:val="Hyperkobling"/>
              </w:rPr>
              <w:t>8 – IoT enheter</w:t>
            </w:r>
            <w:r>
              <w:tab/>
            </w:r>
            <w:r>
              <w:fldChar w:fldCharType="begin"/>
            </w:r>
            <w:r>
              <w:instrText xml:space="preserve">PAGEREF _Toc314313349 \h</w:instrText>
            </w:r>
            <w:r>
              <w:fldChar w:fldCharType="separate"/>
            </w:r>
            <w:r w:rsidRPr="2B1E2653" w:rsidR="2B1E2653">
              <w:rPr>
                <w:rStyle w:val="Hyperkobling"/>
              </w:rPr>
              <w:t>12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E07F3D" w:rsidP="2B1E2653" w:rsidRDefault="007C4A32" w14:paraId="0307C743" w14:textId="5053DC27" w14:noSpellErr="1">
      <w:pPr>
        <w:rPr>
          <w:rFonts w:eastAsia="" w:eastAsiaTheme="minorEastAsia"/>
          <w:b w:val="1"/>
          <w:bCs w:val="1"/>
        </w:rPr>
      </w:pPr>
    </w:p>
    <w:p w:rsidRPr="000D5F19" w:rsidR="000D5F19" w:rsidP="000D5F19" w:rsidRDefault="000D5F19" w14:paraId="0C8B09D7" w14:textId="77777777">
      <w:pPr>
        <w:rPr>
          <w:sz w:val="8"/>
          <w:szCs w:val="8"/>
          <w:lang w:eastAsia="nb-NO"/>
        </w:rPr>
      </w:pPr>
    </w:p>
    <w:p w:rsidRPr="00FE3810" w:rsidR="00B5512C" w:rsidP="00E07F3D" w:rsidRDefault="005A35A1" w14:paraId="78BDEEB9" w14:textId="7628BA64">
      <w:pPr>
        <w:pStyle w:val="Overskrift1"/>
      </w:pPr>
    </w:p>
    <w:p w:rsidRPr="00FE3810" w:rsidR="00B5512C" w:rsidP="00E07F3D" w:rsidRDefault="005A35A1" w14:paraId="539304B1" w14:textId="04BE8718">
      <w:pPr>
        <w:pStyle w:val="Overskrift1"/>
      </w:pPr>
    </w:p>
    <w:p w:rsidRPr="00FE3810" w:rsidR="00B5512C" w:rsidP="2B1E2653" w:rsidRDefault="005A35A1" w14:paraId="5270357E" w14:textId="62F838E2">
      <w:pPr>
        <w:pStyle w:val="Overskrift1"/>
        <w:rPr>
          <w:b w:val="0"/>
          <w:bCs w:val="0"/>
        </w:rPr>
      </w:pPr>
      <w:bookmarkStart w:name="_Toc417169744" w:id="429881089"/>
      <w:r>
        <w:br/>
      </w:r>
      <w:r w:rsidR="00694BB9">
        <w:rPr>
          <w:b w:val="0"/>
          <w:bCs w:val="0"/>
        </w:rPr>
        <w:t>Dokumentets formål</w:t>
      </w:r>
      <w:bookmarkEnd w:id="429881089"/>
    </w:p>
    <w:p w:rsidR="00B5512C" w:rsidP="003D16BD" w:rsidRDefault="00B5512C" w14:paraId="2A347DBC" w14:textId="77777777">
      <w:pPr>
        <w:rPr>
          <w:b/>
          <w:bCs/>
        </w:rPr>
      </w:pPr>
    </w:p>
    <w:p w:rsidRPr="00E63974" w:rsidR="00D0639B" w:rsidP="003D16BD" w:rsidRDefault="00FE3543" w14:paraId="6446508E" w14:textId="5231B609">
      <w:r w:rsidRPr="00E63974">
        <w:t xml:space="preserve">I de følgende underliggende punktene </w:t>
      </w:r>
      <w:r w:rsidRPr="00E63974" w:rsidR="00461572">
        <w:t xml:space="preserve">er det </w:t>
      </w:r>
      <w:r w:rsidRPr="00E63974" w:rsidR="003D16BD">
        <w:t>tabell</w:t>
      </w:r>
      <w:r w:rsidRPr="00E63974" w:rsidR="00461572">
        <w:t>er</w:t>
      </w:r>
      <w:r w:rsidRPr="00E63974" w:rsidR="003D16BD">
        <w:t xml:space="preserve"> med spørsmål fra </w:t>
      </w:r>
      <w:r w:rsidRPr="00E63974" w:rsidR="00461572">
        <w:t>Horten</w:t>
      </w:r>
      <w:r w:rsidRPr="00E63974" w:rsidR="003D16BD">
        <w:t xml:space="preserve"> kommune</w:t>
      </w:r>
      <w:r w:rsidR="00EA158F">
        <w:t>.</w:t>
      </w:r>
      <w:r w:rsidRPr="00E63974" w:rsidR="003D16BD">
        <w:t xml:space="preserve"> </w:t>
      </w:r>
    </w:p>
    <w:p w:rsidR="00D509EF" w:rsidP="00D509EF" w:rsidRDefault="00EA158F" w14:paraId="5DCECEA0" w14:textId="32C58B26">
      <w:r w:rsidRPr="00E63974">
        <w:t>Formål er å kartlegge informasjonssikkerhet i løsning</w:t>
      </w:r>
      <w:r w:rsidR="008E5983">
        <w:t>er som tilbys kommunen</w:t>
      </w:r>
      <w:r w:rsidRPr="00E63974">
        <w:t xml:space="preserve">, og </w:t>
      </w:r>
      <w:r>
        <w:t xml:space="preserve">dokumentet </w:t>
      </w:r>
      <w:r w:rsidRPr="00E63974">
        <w:t>kan bidra til å supplere behandlingsprotokoll, ROS og DPIA.</w:t>
      </w:r>
      <w:r w:rsidR="00836BFB">
        <w:t xml:space="preserve"> </w:t>
      </w:r>
      <w:r w:rsidRPr="00E63974" w:rsidR="00D0639B">
        <w:t>Tabellen skal fylles ut</w:t>
      </w:r>
      <w:r w:rsidRPr="00E63974" w:rsidR="00097B57">
        <w:t>,</w:t>
      </w:r>
      <w:r w:rsidRPr="00E63974" w:rsidR="00D0639B">
        <w:t xml:space="preserve"> </w:t>
      </w:r>
      <w:r w:rsidRPr="00E63974" w:rsidR="00C10D3D">
        <w:t xml:space="preserve">og besvarelsen vil inngå </w:t>
      </w:r>
      <w:r w:rsidRPr="00E63974" w:rsidR="00097B57">
        <w:t xml:space="preserve">tilbyders besvarelse i </w:t>
      </w:r>
      <w:r w:rsidRPr="00E63974" w:rsidR="004612BA">
        <w:t>konkurransen.</w:t>
      </w:r>
      <w:r w:rsidR="00D509EF">
        <w:t xml:space="preserve"> Avhengig av løsningens formål og innhold, kan et tilbud</w:t>
      </w:r>
      <w:r w:rsidR="00BB1CE7">
        <w:t xml:space="preserve"> bli</w:t>
      </w:r>
      <w:r w:rsidR="00D509EF">
        <w:t xml:space="preserve"> avvis</w:t>
      </w:r>
      <w:r w:rsidR="00BB1CE7">
        <w:t>t</w:t>
      </w:r>
      <w:r w:rsidR="00D509EF">
        <w:t xml:space="preserve"> hvis samlet besvarelse ikke ansees å oppfylle nødvendig kvalitetsnivå til informasjonssikkerhet og personvern.</w:t>
      </w:r>
    </w:p>
    <w:p w:rsidRPr="00E63974" w:rsidR="00C20BE0" w:rsidP="003D16BD" w:rsidRDefault="00836BFB" w14:paraId="2EBE92EB" w14:textId="4A67B4ED">
      <w:r>
        <w:t>Informasjonssikkerhet</w:t>
      </w:r>
      <w:r w:rsidR="00EF5FC6">
        <w:t xml:space="preserve"> og personvern</w:t>
      </w:r>
      <w:r>
        <w:t xml:space="preserve"> evalueres under kvalitet i konkurransen</w:t>
      </w:r>
      <w:r w:rsidR="00903908">
        <w:t xml:space="preserve">, og det er </w:t>
      </w:r>
      <w:r w:rsidR="00A05721">
        <w:t>besvarelsen i dette dokumentet som legges til grunn for evalueringen</w:t>
      </w:r>
      <w:r w:rsidR="00097C51">
        <w:t>.</w:t>
      </w:r>
      <w:r w:rsidRPr="00E63974" w:rsidR="004612BA">
        <w:t xml:space="preserve"> </w:t>
      </w:r>
    </w:p>
    <w:p w:rsidRPr="00A642B0" w:rsidR="00025883" w:rsidP="003D16BD" w:rsidRDefault="004C5610" w14:paraId="3E734BD9" w14:textId="24182F8F">
      <w:pPr>
        <w:rPr>
          <w:i/>
          <w:iCs/>
        </w:rPr>
      </w:pPr>
      <w:r>
        <w:t>K</w:t>
      </w:r>
      <w:r w:rsidRPr="00E63974" w:rsidR="003D16BD">
        <w:t>olonne</w:t>
      </w:r>
      <w:r>
        <w:t>n «Tilbyders beskrivelse</w:t>
      </w:r>
      <w:r w:rsidR="00932F1E">
        <w:t xml:space="preserve">» i tabellene under skal fylles ut av tilbyder. </w:t>
      </w:r>
      <w:r w:rsidR="00BA5ACA">
        <w:t>Spørsmål som ikke har relevans for tilbudt</w:t>
      </w:r>
      <w:r w:rsidR="00A427C2">
        <w:t xml:space="preserve"> </w:t>
      </w:r>
      <w:r w:rsidR="00BA5ACA">
        <w:t>løsnin</w:t>
      </w:r>
      <w:r w:rsidR="0032509F">
        <w:t>g,</w:t>
      </w:r>
      <w:r w:rsidR="00BA5ACA">
        <w:t xml:space="preserve"> kan besvares med </w:t>
      </w:r>
      <w:r w:rsidRPr="00A642B0" w:rsidR="00BA5ACA">
        <w:rPr>
          <w:i/>
          <w:iCs/>
        </w:rPr>
        <w:t>«Ikke relevant».</w:t>
      </w:r>
    </w:p>
    <w:p w:rsidR="00097C51" w:rsidRDefault="00097C51" w14:paraId="01577CB2" w14:textId="09A715F3">
      <w:pPr>
        <w:spacing w:after="160" w:line="259" w:lineRule="auto"/>
        <w:rPr>
          <w:b/>
          <w:bCs/>
        </w:rPr>
      </w:pPr>
    </w:p>
    <w:tbl>
      <w:tblPr>
        <w:tblStyle w:val="Vanligtabell1"/>
        <w:tblW w:w="10485" w:type="dxa"/>
        <w:tblLook w:val="04A0" w:firstRow="1" w:lastRow="0" w:firstColumn="1" w:lastColumn="0" w:noHBand="0" w:noVBand="1"/>
      </w:tblPr>
      <w:tblGrid>
        <w:gridCol w:w="3436"/>
        <w:gridCol w:w="7049"/>
      </w:tblGrid>
      <w:tr w:rsidRPr="00876425" w:rsidR="00D0498F" w:rsidTr="2B1E2653" w14:paraId="0FCA9DA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2"/>
            <w:tcMar/>
          </w:tcPr>
          <w:p w:rsidRPr="00FE3810" w:rsidR="00D0498F" w:rsidP="006614BE" w:rsidRDefault="00B40339" w14:paraId="24774CD0" w14:textId="7D877810" w14:noSpellErr="1">
            <w:pPr>
              <w:pStyle w:val="Overskrift1"/>
              <w:spacing w:before="240"/>
              <w:rPr>
                <w:sz w:val="20"/>
                <w:szCs w:val="20"/>
              </w:rPr>
            </w:pPr>
            <w:bookmarkStart w:name="_Toc1724229327" w:id="1654464571"/>
            <w:r w:rsidR="7DDB53CC">
              <w:rPr/>
              <w:t xml:space="preserve">1 - </w:t>
            </w:r>
            <w:r w:rsidR="00694BB9">
              <w:rPr/>
              <w:t>Generell beskrivelse av løsningen</w:t>
            </w:r>
            <w:r w:rsidR="5ED64EE0">
              <w:rPr/>
              <w:t xml:space="preserve"> med formål</w:t>
            </w:r>
            <w:bookmarkEnd w:id="1654464571"/>
          </w:p>
        </w:tc>
      </w:tr>
      <w:tr w:rsidRPr="00E03305" w:rsidR="00D0498F" w:rsidTr="2B1E2653" w14:paraId="3EDD87B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6" w:type="dxa"/>
            <w:shd w:val="clear" w:color="auto" w:fill="808080" w:themeFill="background1" w:themeFillShade="80"/>
            <w:tcMar/>
            <w:vAlign w:val="center"/>
          </w:tcPr>
          <w:p w:rsidRPr="00E03305" w:rsidR="00D0498F" w:rsidP="00391EFD" w:rsidRDefault="00D0498F" w14:paraId="52B0EABE" w14:textId="77777777">
            <w:pPr>
              <w:spacing w:before="80" w:after="0" w:line="240" w:lineRule="auto"/>
              <w:rPr>
                <w:color w:val="FFFFFF" w:themeColor="background1"/>
                <w:sz w:val="20"/>
                <w:szCs w:val="20"/>
                <w:lang w:eastAsia="nb-NO"/>
              </w:rPr>
            </w:pPr>
            <w:r w:rsidRPr="00E03305">
              <w:rPr>
                <w:color w:val="FFFFFF" w:themeColor="background1"/>
                <w:sz w:val="20"/>
                <w:szCs w:val="20"/>
                <w:lang w:eastAsia="nb-NO"/>
              </w:rPr>
              <w:t>Kommunens spørsmål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9" w:type="dxa"/>
            <w:shd w:val="clear" w:color="auto" w:fill="808080" w:themeFill="background1" w:themeFillShade="80"/>
            <w:tcMar/>
            <w:vAlign w:val="center"/>
          </w:tcPr>
          <w:p w:rsidRPr="00E03305" w:rsidR="00D0498F" w:rsidP="00391EFD" w:rsidRDefault="00D0498F" w14:paraId="682A6E7C" w14:textId="77777777">
            <w:pPr>
              <w:spacing w:before="8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</w:pPr>
            <w:r w:rsidRPr="00E03305"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  <w:t>Tilbyders beskrivelse</w:t>
            </w:r>
          </w:p>
        </w:tc>
      </w:tr>
      <w:tr w:rsidRPr="00371759" w:rsidR="00CE5991" w:rsidTr="2B1E2653" w14:paraId="1699FE80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6" w:type="dxa"/>
            <w:tcMar/>
          </w:tcPr>
          <w:p w:rsidRPr="00CD7810" w:rsidR="00CE5991" w:rsidP="00CD7810" w:rsidRDefault="00807812" w14:paraId="1EA78566" w14:textId="1B6B1AA8">
            <w:pPr>
              <w:pStyle w:val="Listeavsnitt"/>
              <w:numPr>
                <w:ilvl w:val="0"/>
                <w:numId w:val="15"/>
              </w:numPr>
              <w:spacing w:before="80" w:after="0" w:line="240" w:lineRule="auto"/>
              <w:rPr>
                <w:sz w:val="20"/>
                <w:szCs w:val="20"/>
                <w:lang w:eastAsia="nb-NO"/>
              </w:rPr>
            </w:pPr>
            <w:r w:rsidRPr="00CD7810">
              <w:rPr>
                <w:sz w:val="20"/>
                <w:szCs w:val="20"/>
              </w:rPr>
              <w:t>Hva er n</w:t>
            </w:r>
            <w:r w:rsidRPr="00CD7810" w:rsidR="00CE5991">
              <w:rPr>
                <w:sz w:val="20"/>
                <w:szCs w:val="20"/>
              </w:rPr>
              <w:t>avn</w:t>
            </w:r>
            <w:r w:rsidRPr="00CD7810" w:rsidR="00CE59A9">
              <w:rPr>
                <w:sz w:val="20"/>
                <w:szCs w:val="20"/>
              </w:rPr>
              <w:t>et</w:t>
            </w:r>
            <w:r w:rsidRPr="00CD7810" w:rsidR="00CE5991">
              <w:rPr>
                <w:sz w:val="20"/>
                <w:szCs w:val="20"/>
              </w:rPr>
              <w:t xml:space="preserve"> på </w:t>
            </w:r>
            <w:r w:rsidRPr="00CD7810" w:rsidR="00EA67B9">
              <w:rPr>
                <w:sz w:val="20"/>
                <w:szCs w:val="20"/>
              </w:rPr>
              <w:t xml:space="preserve">tilbudt </w:t>
            </w:r>
            <w:r w:rsidRPr="00CD7810" w:rsidR="00CE5991">
              <w:rPr>
                <w:sz w:val="20"/>
                <w:szCs w:val="20"/>
              </w:rPr>
              <w:t>løsning</w:t>
            </w:r>
            <w:r w:rsidRPr="00CD7810" w:rsidR="00CE59A9">
              <w:rPr>
                <w:sz w:val="20"/>
                <w:szCs w:val="20"/>
              </w:rPr>
              <w:t>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9" w:type="dxa"/>
            <w:tcMar/>
          </w:tcPr>
          <w:p w:rsidRPr="00371759" w:rsidR="00CE5991" w:rsidP="00CE5991" w:rsidRDefault="00CE5991" w14:paraId="1BB55567" w14:textId="77777777">
            <w:pPr>
              <w:spacing w:before="8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E5991" w:rsidTr="2B1E2653" w14:paraId="263CA1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6" w:type="dxa"/>
            <w:tcMar/>
          </w:tcPr>
          <w:p w:rsidRPr="00CD7810" w:rsidR="00CE5991" w:rsidP="00CD7810" w:rsidRDefault="00EA67B9" w14:paraId="2C560616" w14:textId="414166C1">
            <w:pPr>
              <w:pStyle w:val="Listeavsnitt"/>
              <w:numPr>
                <w:ilvl w:val="0"/>
                <w:numId w:val="15"/>
              </w:numPr>
              <w:spacing w:before="80" w:after="0" w:line="360" w:lineRule="auto"/>
              <w:rPr>
                <w:sz w:val="20"/>
                <w:szCs w:val="20"/>
                <w:lang w:eastAsia="nb-NO"/>
              </w:rPr>
            </w:pPr>
            <w:r w:rsidRPr="00CD7810">
              <w:rPr>
                <w:sz w:val="20"/>
                <w:szCs w:val="20"/>
              </w:rPr>
              <w:t>B</w:t>
            </w:r>
            <w:r w:rsidRPr="00CD7810" w:rsidR="00140058">
              <w:rPr>
                <w:sz w:val="20"/>
                <w:szCs w:val="20"/>
              </w:rPr>
              <w:t xml:space="preserve">eskrivelse </w:t>
            </w:r>
            <w:r w:rsidRPr="00CD7810" w:rsidR="00371759">
              <w:rPr>
                <w:sz w:val="20"/>
                <w:szCs w:val="20"/>
              </w:rPr>
              <w:t xml:space="preserve">av </w:t>
            </w:r>
            <w:r w:rsidRPr="00CD7810">
              <w:rPr>
                <w:sz w:val="20"/>
                <w:szCs w:val="20"/>
              </w:rPr>
              <w:t xml:space="preserve">tilbudt </w:t>
            </w:r>
            <w:r w:rsidRPr="00CD7810" w:rsidR="00CE5991">
              <w:rPr>
                <w:sz w:val="20"/>
                <w:szCs w:val="20"/>
              </w:rPr>
              <w:t>løsning</w:t>
            </w:r>
            <w:r w:rsidRPr="00CD7810">
              <w:rPr>
                <w:sz w:val="20"/>
                <w:szCs w:val="20"/>
              </w:rPr>
              <w:t>.</w:t>
            </w:r>
            <w:r w:rsidRPr="00CD7810" w:rsidR="00CE5991">
              <w:rPr>
                <w:sz w:val="20"/>
                <w:szCs w:val="20"/>
              </w:rPr>
              <w:t xml:space="preserve"> </w:t>
            </w:r>
            <w:r w:rsidRPr="00CD7810">
              <w:rPr>
                <w:sz w:val="20"/>
                <w:szCs w:val="20"/>
              </w:rPr>
              <w:br/>
            </w:r>
            <w:r w:rsidRPr="00CD7810" w:rsidR="00371759">
              <w:rPr>
                <w:b w:val="0"/>
                <w:bCs w:val="0"/>
                <w:i/>
                <w:iCs/>
                <w:sz w:val="16"/>
                <w:szCs w:val="16"/>
              </w:rPr>
              <w:t>Beskriv</w:t>
            </w:r>
            <w:r w:rsidRPr="00CD7810" w:rsidR="00140058">
              <w:rPr>
                <w:b w:val="0"/>
                <w:bCs w:val="0"/>
                <w:i/>
                <w:iCs/>
                <w:sz w:val="16"/>
                <w:szCs w:val="16"/>
              </w:rPr>
              <w:t xml:space="preserve"> formål og funksjon</w:t>
            </w:r>
            <w:r w:rsidRPr="00CD7810" w:rsidR="00371759">
              <w:rPr>
                <w:b w:val="0"/>
                <w:bCs w:val="0"/>
                <w:i/>
                <w:iCs/>
                <w:sz w:val="16"/>
                <w:szCs w:val="16"/>
              </w:rPr>
              <w:t>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9" w:type="dxa"/>
            <w:tcMar/>
          </w:tcPr>
          <w:p w:rsidRPr="00371759" w:rsidR="00CE5991" w:rsidP="00CE5991" w:rsidRDefault="00CE5991" w14:paraId="1EB52441" w14:textId="77777777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E5991" w:rsidTr="2B1E2653" w14:paraId="5762ACA3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6" w:type="dxa"/>
            <w:tcMar/>
          </w:tcPr>
          <w:p w:rsidRPr="00CD7810" w:rsidR="00CE5991" w:rsidP="00CD7810" w:rsidRDefault="00CE5991" w14:paraId="37C1AE98" w14:textId="1A83E2A6">
            <w:pPr>
              <w:pStyle w:val="Listeavsnitt"/>
              <w:numPr>
                <w:ilvl w:val="0"/>
                <w:numId w:val="15"/>
              </w:numPr>
              <w:spacing w:before="80" w:after="0" w:line="360" w:lineRule="auto"/>
              <w:rPr>
                <w:sz w:val="20"/>
                <w:szCs w:val="20"/>
                <w:lang w:eastAsia="nb-NO"/>
              </w:rPr>
            </w:pPr>
            <w:r w:rsidRPr="00CD7810">
              <w:rPr>
                <w:sz w:val="20"/>
                <w:szCs w:val="20"/>
              </w:rPr>
              <w:t>Er løsningen en skytjeneste?</w:t>
            </w:r>
            <w:r w:rsidRPr="00CD7810" w:rsidR="00930BF0">
              <w:rPr>
                <w:sz w:val="20"/>
                <w:szCs w:val="20"/>
              </w:rPr>
              <w:br/>
            </w:r>
            <w:r w:rsidRPr="00CD7810" w:rsidR="00930BF0">
              <w:rPr>
                <w:i/>
                <w:iCs/>
                <w:sz w:val="16"/>
                <w:szCs w:val="16"/>
              </w:rPr>
              <w:t>Skytjenester er en samlebetegnelse på alt fra dataprosessering og datalagring</w:t>
            </w:r>
            <w:r w:rsidRPr="00CD7810" w:rsidR="003C5027">
              <w:rPr>
                <w:i/>
                <w:iCs/>
                <w:sz w:val="16"/>
                <w:szCs w:val="16"/>
              </w:rPr>
              <w:t>,</w:t>
            </w:r>
            <w:r w:rsidRPr="00CD7810" w:rsidR="00930BF0">
              <w:rPr>
                <w:i/>
                <w:iCs/>
                <w:sz w:val="16"/>
                <w:szCs w:val="16"/>
              </w:rPr>
              <w:t xml:space="preserve"> til programvare på servere som er tilgjengelig fra serverparker tilknyttet internett.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9" w:type="dxa"/>
            <w:tcMar/>
          </w:tcPr>
          <w:p w:rsidRPr="00371759" w:rsidR="00CE5991" w:rsidP="00CE5991" w:rsidRDefault="00CE5991" w14:paraId="1C53D6C3" w14:textId="7777777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E5991" w:rsidTr="2B1E2653" w14:paraId="513738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6" w:type="dxa"/>
            <w:tcMar/>
          </w:tcPr>
          <w:p w:rsidRPr="00CD7810" w:rsidR="00CE5991" w:rsidP="00CD7810" w:rsidRDefault="00CE5991" w14:paraId="332A8D78" w14:textId="165E3426">
            <w:pPr>
              <w:pStyle w:val="Listeavsnitt"/>
              <w:numPr>
                <w:ilvl w:val="0"/>
                <w:numId w:val="15"/>
              </w:numPr>
              <w:spacing w:before="80" w:after="0" w:line="360" w:lineRule="auto"/>
              <w:rPr>
                <w:sz w:val="20"/>
                <w:szCs w:val="20"/>
                <w:lang w:eastAsia="nb-NO"/>
              </w:rPr>
            </w:pPr>
            <w:r w:rsidRPr="00CD7810">
              <w:rPr>
                <w:sz w:val="20"/>
                <w:szCs w:val="20"/>
              </w:rPr>
              <w:t>Er løsningen hybrid eller Co-location?</w:t>
            </w:r>
            <w:r w:rsidRPr="00CD7810" w:rsidR="00A83371">
              <w:rPr>
                <w:sz w:val="20"/>
                <w:szCs w:val="20"/>
              </w:rPr>
              <w:br/>
            </w:r>
            <w:r w:rsidRPr="00CD7810" w:rsidR="00A83371">
              <w:rPr>
                <w:i/>
                <w:iCs/>
                <w:sz w:val="16"/>
                <w:szCs w:val="16"/>
              </w:rPr>
              <w:t>Hybride skytjenester er en betegnelse på tjenester som kombinerer elementer fra eksterne og interne skyer. Med Co-location menes skytjenester der kunden eier egne ressurser i eksterne skyer.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9" w:type="dxa"/>
            <w:tcMar/>
          </w:tcPr>
          <w:p w:rsidRPr="00371759" w:rsidR="00CE5991" w:rsidP="00CE5991" w:rsidRDefault="00CE5991" w14:paraId="02820645" w14:textId="77777777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E03305" w:rsidR="00CE5991" w:rsidTr="2B1E2653" w14:paraId="3241F638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6" w:type="dxa"/>
            <w:tcMar/>
          </w:tcPr>
          <w:p w:rsidRPr="00CD7810" w:rsidR="00CE5991" w:rsidP="00CD7810" w:rsidRDefault="00CE5991" w14:paraId="751A2F16" w14:textId="121EE00A">
            <w:pPr>
              <w:pStyle w:val="Listeavsnitt"/>
              <w:numPr>
                <w:ilvl w:val="0"/>
                <w:numId w:val="15"/>
              </w:numPr>
              <w:spacing w:before="80" w:after="0" w:line="360" w:lineRule="auto"/>
              <w:rPr>
                <w:sz w:val="20"/>
                <w:szCs w:val="20"/>
                <w:lang w:val="en-US"/>
              </w:rPr>
            </w:pPr>
            <w:r w:rsidRPr="00CD7810">
              <w:rPr>
                <w:sz w:val="20"/>
                <w:szCs w:val="20"/>
              </w:rPr>
              <w:t>Hva slags skytjeneste er det?</w:t>
            </w:r>
            <w:r w:rsidRPr="00CD7810" w:rsidR="00F87667">
              <w:rPr>
                <w:sz w:val="20"/>
                <w:szCs w:val="20"/>
              </w:rPr>
              <w:br/>
            </w:r>
            <w:proofErr w:type="spellStart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>Eksempler</w:t>
            </w:r>
            <w:proofErr w:type="spellEnd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>på</w:t>
            </w:r>
            <w:proofErr w:type="spellEnd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>skyløsninger</w:t>
            </w:r>
            <w:proofErr w:type="spellEnd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 xml:space="preserve"> er Saas (Software as a Service), PaaS (</w:t>
            </w:r>
            <w:proofErr w:type="spellStart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>Plattform</w:t>
            </w:r>
            <w:proofErr w:type="spellEnd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 xml:space="preserve"> as a Service), IaaS (Infrastructure as a Service), LaaS (Logging as a Service), DBaaS (Database as a Service), </w:t>
            </w:r>
            <w:proofErr w:type="spellStart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>FaaS</w:t>
            </w:r>
            <w:proofErr w:type="spellEnd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 xml:space="preserve"> (Function as a Service) </w:t>
            </w:r>
            <w:proofErr w:type="spellStart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>eller</w:t>
            </w:r>
            <w:proofErr w:type="spellEnd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>SECaaS</w:t>
            </w:r>
            <w:proofErr w:type="spellEnd"/>
            <w:r w:rsidRPr="00CD7810" w:rsidR="00F87667">
              <w:rPr>
                <w:i/>
                <w:iCs/>
                <w:sz w:val="16"/>
                <w:szCs w:val="16"/>
                <w:lang w:val="en-US"/>
              </w:rPr>
              <w:t xml:space="preserve"> (Security as a Service)</w:t>
            </w:r>
            <w:r w:rsidRPr="00CD7810" w:rsidR="00375279">
              <w:rPr>
                <w:i/>
                <w:iCs/>
                <w:sz w:val="16"/>
                <w:szCs w:val="16"/>
                <w:lang w:val="en-US"/>
              </w:rPr>
              <w:t>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9" w:type="dxa"/>
            <w:tcMar/>
          </w:tcPr>
          <w:p w:rsidRPr="00B40339" w:rsidR="00CE5991" w:rsidP="00CE5991" w:rsidRDefault="00CE5991" w14:paraId="088D5D53" w14:textId="7777777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nb-NO"/>
              </w:rPr>
            </w:pPr>
          </w:p>
        </w:tc>
      </w:tr>
      <w:tr w:rsidRPr="00371759" w:rsidR="00CE5991" w:rsidTr="2B1E2653" w14:paraId="6A8B07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6" w:type="dxa"/>
            <w:tcMar/>
          </w:tcPr>
          <w:p w:rsidRPr="00CD7810" w:rsidR="00CE5991" w:rsidP="00CD7810" w:rsidRDefault="00CE5991" w14:paraId="7B66F45E" w14:textId="5FCE846C">
            <w:pPr>
              <w:pStyle w:val="Listeavsnitt"/>
              <w:numPr>
                <w:ilvl w:val="0"/>
                <w:numId w:val="15"/>
              </w:numPr>
              <w:spacing w:before="80" w:after="0" w:line="360" w:lineRule="auto"/>
              <w:rPr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Er løsningen samfunnskritisk?</w:t>
            </w:r>
            <w:r w:rsidRPr="00CD7810" w:rsidR="00375279">
              <w:rPr>
                <w:rFonts w:eastAsia="Arial"/>
                <w:sz w:val="20"/>
                <w:szCs w:val="20"/>
              </w:rPr>
              <w:br/>
            </w:r>
            <w:r w:rsidRPr="00CD7810" w:rsidR="00375279">
              <w:rPr>
                <w:i/>
                <w:iCs/>
                <w:sz w:val="16"/>
                <w:szCs w:val="16"/>
              </w:rPr>
              <w:t xml:space="preserve">Løsning som er nødvendig for å opprettholde viktige samfunnsfunksjoner og sikre befolkningens grunnleggende behov og sikkerhet. Dette kan inkludere løsninger for </w:t>
            </w:r>
            <w:r w:rsidRPr="00CD7810" w:rsidR="00375279">
              <w:rPr>
                <w:i/>
                <w:iCs/>
                <w:sz w:val="16"/>
                <w:szCs w:val="16"/>
              </w:rPr>
              <w:t xml:space="preserve">vannforsyning, energidistribusjon, transport, helse- og omsorgstjenester, og andre tjenester som er essensielle for at samfunnet skal fungere normalt.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9" w:type="dxa"/>
            <w:tcMar/>
          </w:tcPr>
          <w:p w:rsidRPr="00371759" w:rsidR="00CE5991" w:rsidP="00CE5991" w:rsidRDefault="00CE5991" w14:paraId="37B9B615" w14:textId="77777777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</w:tbl>
    <w:p w:rsidR="006614BE" w:rsidRDefault="006614BE" w14:paraId="6A3BEFFF" w14:textId="77777777">
      <w:r>
        <w:rPr>
          <w:bCs/>
          <w:caps/>
        </w:rPr>
        <w:br w:type="page"/>
      </w:r>
    </w:p>
    <w:tbl>
      <w:tblPr>
        <w:tblStyle w:val="Vanligtabell1"/>
        <w:tblW w:w="10485" w:type="dxa"/>
        <w:tblLook w:val="04A0" w:firstRow="1" w:lastRow="0" w:firstColumn="1" w:lastColumn="0" w:noHBand="0" w:noVBand="1"/>
      </w:tblPr>
      <w:tblGrid>
        <w:gridCol w:w="3397"/>
        <w:gridCol w:w="63"/>
        <w:gridCol w:w="7025"/>
      </w:tblGrid>
      <w:tr w:rsidRPr="00502F3E" w:rsidR="00B7730B" w:rsidTr="2B1E2653" w14:paraId="5112A98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3"/>
            <w:tcMar/>
          </w:tcPr>
          <w:p w:rsidRPr="00FE3810" w:rsidR="00B7730B" w:rsidP="006614BE" w:rsidRDefault="00B40339" w14:paraId="6BDB2476" w14:textId="3AB39E5F" w14:noSpellErr="1">
            <w:pPr>
              <w:pStyle w:val="Overskrift1"/>
              <w:spacing w:before="240"/>
            </w:pPr>
            <w:bookmarkStart w:name="_Toc1489006265" w:id="1412388061"/>
            <w:r w:rsidR="7DDB53CC">
              <w:rPr/>
              <w:t xml:space="preserve">2 - </w:t>
            </w:r>
            <w:r w:rsidR="5ED64EE0">
              <w:rPr/>
              <w:t>Behandling av personopplysninger</w:t>
            </w:r>
            <w:bookmarkEnd w:id="1412388061"/>
          </w:p>
        </w:tc>
      </w:tr>
      <w:tr w:rsidRPr="00876425" w:rsidR="00502F3E" w:rsidTr="2B1E2653" w14:paraId="2E4B70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shd w:val="clear" w:color="auto" w:fill="808080" w:themeFill="background1" w:themeFillShade="80"/>
            <w:tcMar/>
            <w:vAlign w:val="center"/>
          </w:tcPr>
          <w:p w:rsidRPr="00391EFD" w:rsidR="00502F3E" w:rsidP="00C16F59" w:rsidRDefault="00502F3E" w14:paraId="5368EFF8" w14:textId="77777777">
            <w:pPr>
              <w:spacing w:before="80" w:after="0" w:line="240" w:lineRule="auto"/>
              <w:rPr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color w:val="FFFFFF" w:themeColor="background1"/>
                <w:sz w:val="20"/>
                <w:szCs w:val="20"/>
                <w:lang w:eastAsia="nb-NO"/>
              </w:rPr>
              <w:t>Kommunens spørsmål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shd w:val="clear" w:color="auto" w:fill="808080" w:themeFill="background1" w:themeFillShade="80"/>
            <w:tcMar/>
            <w:vAlign w:val="center"/>
          </w:tcPr>
          <w:p w:rsidRPr="00391EFD" w:rsidR="00502F3E" w:rsidP="00C16F59" w:rsidRDefault="00502F3E" w14:paraId="7BCACDF0" w14:textId="77777777">
            <w:pPr>
              <w:spacing w:before="8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  <w:t>Tilbyders beskrivelse</w:t>
            </w:r>
          </w:p>
        </w:tc>
      </w:tr>
      <w:tr w:rsidRPr="00371759" w:rsidR="00056A0E" w:rsidTr="2B1E2653" w14:paraId="7842544F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056A0E" w:rsidP="00CD7810" w:rsidRDefault="00056A0E" w14:paraId="2BAD1997" w14:textId="657DF2CE">
            <w:pPr>
              <w:pStyle w:val="Listeavsnitt"/>
              <w:numPr>
                <w:ilvl w:val="0"/>
                <w:numId w:val="17"/>
              </w:numPr>
              <w:spacing w:before="80" w:after="0" w:line="360" w:lineRule="auto"/>
              <w:rPr>
                <w:i/>
                <w:iCs/>
                <w:sz w:val="16"/>
                <w:szCs w:val="16"/>
              </w:rPr>
            </w:pPr>
            <w:r w:rsidRPr="00CD7810">
              <w:rPr>
                <w:rFonts w:eastAsia="Arial"/>
                <w:sz w:val="20"/>
                <w:szCs w:val="20"/>
              </w:rPr>
              <w:t xml:space="preserve">Behandler </w:t>
            </w:r>
            <w:r w:rsidRPr="00CD7810" w:rsidR="009D2739">
              <w:rPr>
                <w:rFonts w:eastAsia="Arial"/>
                <w:sz w:val="20"/>
                <w:szCs w:val="20"/>
              </w:rPr>
              <w:t xml:space="preserve">tilbudt </w:t>
            </w:r>
            <w:r w:rsidRPr="00CD7810">
              <w:rPr>
                <w:rFonts w:eastAsia="Arial"/>
                <w:sz w:val="20"/>
                <w:szCs w:val="20"/>
              </w:rPr>
              <w:t>løsning personopplysninger?</w:t>
            </w:r>
            <w:r w:rsidRPr="00CD7810" w:rsidR="007F7CA5">
              <w:rPr>
                <w:i/>
                <w:iCs/>
                <w:sz w:val="16"/>
                <w:szCs w:val="16"/>
              </w:rPr>
              <w:br/>
            </w:r>
            <w:r w:rsidRPr="00CD7810" w:rsidR="007F7CA5">
              <w:rPr>
                <w:i/>
                <w:iCs/>
                <w:sz w:val="16"/>
                <w:szCs w:val="16"/>
              </w:rPr>
              <w:t>Typiske personopplysninger er navn, adresse, telefonnummer, e-post og fødselsnummer (11 siffer)</w:t>
            </w:r>
            <w:r w:rsidRPr="00CD7810" w:rsidR="009D2739">
              <w:rPr>
                <w:i/>
                <w:iCs/>
                <w:sz w:val="16"/>
                <w:szCs w:val="16"/>
              </w:rPr>
              <w:t>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056A0E" w:rsidP="00056A0E" w:rsidRDefault="00056A0E" w14:paraId="2ABB8DF9" w14:textId="7777777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056A0E" w:rsidTr="2B1E2653" w14:paraId="6FCC15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056A0E" w:rsidP="00CD7810" w:rsidRDefault="009D2739" w14:paraId="53FE4983" w14:textId="26ACB80C">
            <w:pPr>
              <w:pStyle w:val="Listeavsnitt"/>
              <w:numPr>
                <w:ilvl w:val="0"/>
                <w:numId w:val="17"/>
              </w:numPr>
              <w:spacing w:before="80" w:after="0" w:line="360" w:lineRule="auto"/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Hva er omfanget av</w:t>
            </w:r>
            <w:r w:rsidRPr="00CD7810" w:rsidR="002B654E">
              <w:rPr>
                <w:rFonts w:eastAsia="Arial"/>
                <w:sz w:val="20"/>
                <w:szCs w:val="20"/>
              </w:rPr>
              <w:t xml:space="preserve"> behandling av personopplysninger? </w:t>
            </w:r>
            <w:r w:rsidRPr="00CD7810" w:rsidR="002B654E">
              <w:rPr>
                <w:rFonts w:eastAsia="Arial"/>
                <w:sz w:val="20"/>
                <w:szCs w:val="20"/>
              </w:rPr>
              <w:br/>
            </w:r>
            <w:r w:rsidRPr="00CD7810" w:rsidR="00056A0E">
              <w:rPr>
                <w:i/>
                <w:iCs/>
                <w:sz w:val="16"/>
                <w:szCs w:val="16"/>
              </w:rPr>
              <w:t xml:space="preserve">Ca. hvor mange fysiske personers personopplysninger vil </w:t>
            </w:r>
            <w:r w:rsidRPr="00CD7810" w:rsidR="002B654E">
              <w:rPr>
                <w:i/>
                <w:iCs/>
                <w:sz w:val="16"/>
                <w:szCs w:val="16"/>
              </w:rPr>
              <w:t>bli</w:t>
            </w:r>
            <w:r w:rsidRPr="00CD7810" w:rsidR="00056A0E">
              <w:rPr>
                <w:i/>
                <w:iCs/>
                <w:sz w:val="16"/>
                <w:szCs w:val="16"/>
              </w:rPr>
              <w:t xml:space="preserve"> behandle</w:t>
            </w:r>
            <w:r w:rsidRPr="00CD7810" w:rsidR="004458C3">
              <w:rPr>
                <w:i/>
                <w:iCs/>
                <w:sz w:val="16"/>
                <w:szCs w:val="16"/>
              </w:rPr>
              <w:t>t</w:t>
            </w:r>
            <w:r w:rsidRPr="00CD7810" w:rsidR="00056A0E">
              <w:rPr>
                <w:i/>
                <w:iCs/>
                <w:sz w:val="16"/>
                <w:szCs w:val="16"/>
              </w:rPr>
              <w:t xml:space="preserve"> på vegne av behandlingsansvarlig</w:t>
            </w:r>
            <w:r w:rsidRPr="00CD7810" w:rsidR="004458C3">
              <w:rPr>
                <w:i/>
                <w:iCs/>
                <w:sz w:val="16"/>
                <w:szCs w:val="16"/>
              </w:rPr>
              <w:t xml:space="preserve"> i løsningen.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056A0E" w:rsidP="00056A0E" w:rsidRDefault="00056A0E" w14:paraId="5D570E4A" w14:textId="77777777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056A0E" w:rsidTr="2B1E2653" w14:paraId="2659C007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056A0E" w:rsidP="00CD7810" w:rsidRDefault="00056A0E" w14:paraId="7114FDD4" w14:textId="672D3614">
            <w:pPr>
              <w:pStyle w:val="Listeavsnitt"/>
              <w:numPr>
                <w:ilvl w:val="0"/>
                <w:numId w:val="17"/>
              </w:numPr>
              <w:spacing w:before="80" w:after="0" w:line="360" w:lineRule="auto"/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Behandle</w:t>
            </w:r>
            <w:r w:rsidRPr="00CD7810" w:rsidR="00631BD3">
              <w:rPr>
                <w:rFonts w:eastAsia="Arial"/>
                <w:sz w:val="20"/>
                <w:szCs w:val="20"/>
              </w:rPr>
              <w:t xml:space="preserve">s </w:t>
            </w:r>
            <w:r w:rsidRPr="00CD7810">
              <w:rPr>
                <w:rFonts w:eastAsia="Arial"/>
                <w:sz w:val="20"/>
                <w:szCs w:val="20"/>
              </w:rPr>
              <w:t>sensitive personopplysninger</w:t>
            </w:r>
            <w:r w:rsidRPr="00CD7810" w:rsidR="00631BD3">
              <w:rPr>
                <w:rFonts w:eastAsia="Arial"/>
                <w:sz w:val="20"/>
                <w:szCs w:val="20"/>
              </w:rPr>
              <w:t xml:space="preserve"> i løsningen?</w:t>
            </w:r>
            <w:r w:rsidRPr="00CD7810">
              <w:rPr>
                <w:rFonts w:eastAsia="Arial"/>
                <w:sz w:val="20"/>
                <w:szCs w:val="20"/>
              </w:rPr>
              <w:t xml:space="preserve"> </w:t>
            </w:r>
            <w:r w:rsidRPr="00CD7810" w:rsidR="000A1BBB">
              <w:rPr>
                <w:i/>
                <w:iCs/>
                <w:sz w:val="16"/>
                <w:szCs w:val="16"/>
              </w:rPr>
              <w:t>Sensitive personopplysninger er blant annet: Helseopplysninger, opplysninger om religion, opplysninger om rasemessig eller etnisk opprinnelse.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056A0E" w:rsidP="00056A0E" w:rsidRDefault="00056A0E" w14:paraId="4D5A902C" w14:textId="7777777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3E1DD7" w:rsidTr="2B1E2653" w14:paraId="4955E3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926E0C" w:rsidR="003E1DD7" w:rsidP="00056A0E" w:rsidRDefault="003E1DD7" w14:paraId="42C4DB93" w14:textId="77777777">
            <w:pPr>
              <w:spacing w:before="80" w:after="0" w:line="360" w:lineRule="auto"/>
              <w:rPr>
                <w:rFonts w:eastAsia="Arial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3E1DD7" w:rsidP="00056A0E" w:rsidRDefault="003E1DD7" w14:paraId="15286275" w14:textId="77777777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502F3E" w:rsidR="00B30F03" w:rsidTr="2B1E2653" w14:paraId="452AD8F6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3"/>
            <w:tcMar/>
          </w:tcPr>
          <w:p w:rsidRPr="00FE3810" w:rsidR="00B30F03" w:rsidP="006614BE" w:rsidRDefault="0003140D" w14:paraId="6EA182FB" w14:textId="75408AAA" w14:noSpellErr="1">
            <w:pPr>
              <w:pStyle w:val="Overskrift1"/>
              <w:spacing w:before="240"/>
            </w:pPr>
            <w:bookmarkStart w:name="_Toc625728083" w:id="1138934117"/>
            <w:r w:rsidR="2407B58D">
              <w:rPr/>
              <w:t xml:space="preserve">3 - </w:t>
            </w:r>
            <w:r w:rsidR="5ED64EE0">
              <w:rPr/>
              <w:t>Behandling, lagring og sikkerhetskopiering</w:t>
            </w:r>
            <w:bookmarkEnd w:id="1138934117"/>
          </w:p>
        </w:tc>
      </w:tr>
      <w:tr w:rsidRPr="00876425" w:rsidR="00F27CE4" w:rsidTr="2B1E2653" w14:paraId="550CF5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shd w:val="clear" w:color="auto" w:fill="808080" w:themeFill="background1" w:themeFillShade="80"/>
            <w:tcMar/>
            <w:vAlign w:val="center"/>
          </w:tcPr>
          <w:p w:rsidRPr="00391EFD" w:rsidR="00F27CE4" w:rsidP="00C16F59" w:rsidRDefault="00F27CE4" w14:paraId="13F2DC55" w14:textId="77777777">
            <w:pPr>
              <w:spacing w:before="80" w:after="0" w:line="240" w:lineRule="auto"/>
              <w:rPr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color w:val="FFFFFF" w:themeColor="background1"/>
                <w:sz w:val="20"/>
                <w:szCs w:val="20"/>
                <w:lang w:eastAsia="nb-NO"/>
              </w:rPr>
              <w:t>Kommunens spørsmål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shd w:val="clear" w:color="auto" w:fill="808080" w:themeFill="background1" w:themeFillShade="80"/>
            <w:tcMar/>
            <w:vAlign w:val="center"/>
          </w:tcPr>
          <w:p w:rsidRPr="00391EFD" w:rsidR="00F27CE4" w:rsidP="00C16F59" w:rsidRDefault="00F27CE4" w14:paraId="66FB62DF" w14:textId="77777777">
            <w:pPr>
              <w:spacing w:before="8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  <w:t>Tilbyders beskrivelse</w:t>
            </w:r>
          </w:p>
        </w:tc>
      </w:tr>
      <w:tr w:rsidRPr="00371759" w:rsidR="00CA7654" w:rsidTr="2B1E2653" w14:paraId="668484F4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CA7654" w:rsidP="00CD7810" w:rsidRDefault="00CA7654" w14:paraId="4C0FB18E" w14:textId="65B2636D">
            <w:pPr>
              <w:pStyle w:val="Listeavsnitt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Hvor behandles, lagres og gjøres sikkerhetskopiering av dataene i løsningen?</w:t>
            </w:r>
            <w:r w:rsidRPr="00CD7810" w:rsidR="00802FE2">
              <w:rPr>
                <w:rFonts w:eastAsia="Arial"/>
                <w:sz w:val="20"/>
                <w:szCs w:val="20"/>
              </w:rPr>
              <w:br/>
            </w:r>
            <w:r w:rsidRPr="00CD7810" w:rsidR="00802FE2">
              <w:rPr>
                <w:i/>
                <w:iCs/>
                <w:sz w:val="16"/>
                <w:szCs w:val="16"/>
              </w:rPr>
              <w:t>Oppgi minimum hvilke(t) land, hvilke(n</w:t>
            </w:r>
            <w:r w:rsidRPr="00CD7810" w:rsidR="00563856">
              <w:rPr>
                <w:i/>
                <w:iCs/>
                <w:sz w:val="16"/>
                <w:szCs w:val="16"/>
              </w:rPr>
              <w:t>)</w:t>
            </w:r>
            <w:r w:rsidRPr="00CD7810" w:rsidR="00802FE2">
              <w:rPr>
                <w:i/>
                <w:iCs/>
                <w:sz w:val="16"/>
                <w:szCs w:val="16"/>
              </w:rPr>
              <w:t xml:space="preserve"> region</w:t>
            </w:r>
            <w:r w:rsidRPr="00CD7810" w:rsidR="00563856">
              <w:rPr>
                <w:i/>
                <w:iCs/>
                <w:sz w:val="16"/>
                <w:szCs w:val="16"/>
              </w:rPr>
              <w:t>(er)</w:t>
            </w:r>
            <w:r w:rsidRPr="00CD7810" w:rsidR="00802FE2">
              <w:rPr>
                <w:i/>
                <w:iCs/>
                <w:sz w:val="16"/>
                <w:szCs w:val="16"/>
              </w:rPr>
              <w:t xml:space="preserve"> og hvilke</w:t>
            </w:r>
            <w:r w:rsidRPr="00CD7810" w:rsidR="00563856">
              <w:rPr>
                <w:i/>
                <w:iCs/>
                <w:sz w:val="16"/>
                <w:szCs w:val="16"/>
              </w:rPr>
              <w:t>(</w:t>
            </w:r>
            <w:r w:rsidRPr="00CD7810" w:rsidR="00802FE2">
              <w:rPr>
                <w:i/>
                <w:iCs/>
                <w:sz w:val="16"/>
                <w:szCs w:val="16"/>
              </w:rPr>
              <w:t>t</w:t>
            </w:r>
            <w:r w:rsidRPr="00CD7810" w:rsidR="00563856">
              <w:rPr>
                <w:i/>
                <w:iCs/>
                <w:sz w:val="16"/>
                <w:szCs w:val="16"/>
              </w:rPr>
              <w:t>)</w:t>
            </w:r>
            <w:r w:rsidRPr="00CD7810" w:rsidR="00802FE2">
              <w:rPr>
                <w:i/>
                <w:iCs/>
                <w:sz w:val="16"/>
                <w:szCs w:val="16"/>
              </w:rPr>
              <w:t xml:space="preserve"> datasenter </w:t>
            </w:r>
            <w:r w:rsidRPr="00CD7810" w:rsidR="00CE59A9">
              <w:rPr>
                <w:i/>
                <w:iCs/>
                <w:sz w:val="16"/>
                <w:szCs w:val="16"/>
              </w:rPr>
              <w:t xml:space="preserve">som </w:t>
            </w:r>
            <w:r w:rsidRPr="00CD7810" w:rsidR="00802FE2">
              <w:rPr>
                <w:i/>
                <w:iCs/>
                <w:sz w:val="16"/>
                <w:szCs w:val="16"/>
              </w:rPr>
              <w:t>brukes</w:t>
            </w:r>
            <w:r w:rsidRPr="00CD7810" w:rsidR="00CE59A9">
              <w:rPr>
                <w:i/>
                <w:iCs/>
                <w:sz w:val="16"/>
                <w:szCs w:val="16"/>
              </w:rPr>
              <w:t>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CA7654" w:rsidP="00CA7654" w:rsidRDefault="00CA7654" w14:paraId="111B7C84" w14:textId="7777777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A7654" w:rsidTr="2B1E2653" w14:paraId="4DDB26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86791C" w:rsidP="00CD7810" w:rsidRDefault="00CE59A9" w14:paraId="7E10B3B6" w14:textId="5B598D30">
            <w:pPr>
              <w:pStyle w:val="Listeavsnitt"/>
              <w:numPr>
                <w:ilvl w:val="0"/>
                <w:numId w:val="18"/>
              </w:numPr>
              <w:rPr>
                <w:i/>
                <w:iCs/>
                <w:sz w:val="16"/>
                <w:szCs w:val="16"/>
              </w:rPr>
            </w:pPr>
            <w:r w:rsidRPr="00CD7810">
              <w:rPr>
                <w:rFonts w:eastAsia="Arial"/>
                <w:sz w:val="20"/>
                <w:szCs w:val="20"/>
              </w:rPr>
              <w:t>Hvordan o</w:t>
            </w:r>
            <w:r w:rsidRPr="00CD7810" w:rsidR="00CA7654">
              <w:rPr>
                <w:rFonts w:eastAsia="Arial"/>
                <w:sz w:val="20"/>
                <w:szCs w:val="20"/>
              </w:rPr>
              <w:t>verfør</w:t>
            </w:r>
            <w:r w:rsidRPr="00CD7810">
              <w:rPr>
                <w:rFonts w:eastAsia="Arial"/>
                <w:sz w:val="20"/>
                <w:szCs w:val="20"/>
              </w:rPr>
              <w:t>es</w:t>
            </w:r>
            <w:r w:rsidRPr="00CD7810" w:rsidR="00CA7654">
              <w:rPr>
                <w:rFonts w:eastAsia="Arial"/>
                <w:sz w:val="20"/>
                <w:szCs w:val="20"/>
              </w:rPr>
              <w:t xml:space="preserve"> data</w:t>
            </w:r>
            <w:r w:rsidRPr="00CD7810">
              <w:rPr>
                <w:rFonts w:eastAsia="Arial"/>
                <w:sz w:val="20"/>
                <w:szCs w:val="20"/>
              </w:rPr>
              <w:t>?</w:t>
            </w:r>
            <w:r w:rsidRPr="00CD7810">
              <w:rPr>
                <w:rFonts w:eastAsia="Arial"/>
                <w:sz w:val="20"/>
                <w:szCs w:val="20"/>
              </w:rPr>
              <w:br/>
            </w:r>
            <w:r w:rsidRPr="00CD7810" w:rsidR="0086791C">
              <w:rPr>
                <w:i/>
                <w:iCs/>
                <w:sz w:val="16"/>
                <w:szCs w:val="16"/>
              </w:rPr>
              <w:t xml:space="preserve">Beskriv </w:t>
            </w:r>
            <w:r w:rsidRPr="00CD7810" w:rsidR="00725837">
              <w:rPr>
                <w:i/>
                <w:iCs/>
                <w:sz w:val="16"/>
                <w:szCs w:val="16"/>
              </w:rPr>
              <w:t>h</w:t>
            </w:r>
            <w:r w:rsidRPr="00CD7810" w:rsidR="0086791C">
              <w:rPr>
                <w:i/>
                <w:iCs/>
                <w:sz w:val="16"/>
                <w:szCs w:val="16"/>
              </w:rPr>
              <w:t xml:space="preserve">vordan </w:t>
            </w:r>
            <w:r w:rsidRPr="00CD7810" w:rsidR="00725837">
              <w:rPr>
                <w:i/>
                <w:iCs/>
                <w:sz w:val="16"/>
                <w:szCs w:val="16"/>
              </w:rPr>
              <w:t xml:space="preserve">data sikres i </w:t>
            </w:r>
            <w:r w:rsidRPr="00CD7810" w:rsidR="00B949E3">
              <w:rPr>
                <w:i/>
                <w:iCs/>
                <w:sz w:val="16"/>
                <w:szCs w:val="16"/>
              </w:rPr>
              <w:t>transitt</w:t>
            </w:r>
            <w:r w:rsidRPr="00CD7810" w:rsidR="00725837">
              <w:rPr>
                <w:i/>
                <w:iCs/>
                <w:sz w:val="16"/>
                <w:szCs w:val="16"/>
              </w:rPr>
              <w:t xml:space="preserve">. </w:t>
            </w:r>
            <w:r w:rsidRPr="00CD7810" w:rsidR="00E86E45">
              <w:rPr>
                <w:i/>
                <w:iCs/>
                <w:sz w:val="16"/>
                <w:szCs w:val="16"/>
              </w:rPr>
              <w:t>Hvilke krypteringsmetoder benyttes og hvordan sik</w:t>
            </w:r>
            <w:r w:rsidRPr="00CD7810" w:rsidR="009A74A5">
              <w:rPr>
                <w:i/>
                <w:iCs/>
                <w:sz w:val="16"/>
                <w:szCs w:val="16"/>
              </w:rPr>
              <w:t>res sikker overføring av data mellom løsningen og andre enheter</w:t>
            </w:r>
            <w:r w:rsidRPr="00CD7810" w:rsidR="00DA2FE3">
              <w:rPr>
                <w:i/>
                <w:iCs/>
                <w:sz w:val="16"/>
                <w:szCs w:val="16"/>
              </w:rPr>
              <w:t xml:space="preserve">. </w:t>
            </w:r>
            <w:r w:rsidRPr="00CD7810" w:rsidR="0086791C">
              <w:rPr>
                <w:i/>
                <w:iCs/>
                <w:sz w:val="16"/>
                <w:szCs w:val="16"/>
              </w:rPr>
              <w:t xml:space="preserve">Hvilke TLS-versjoner støttes? Hvordan håndteres TLS-versjoner </w:t>
            </w:r>
            <w:r w:rsidRPr="00CD7810" w:rsidR="00B949E3">
              <w:rPr>
                <w:i/>
                <w:iCs/>
                <w:sz w:val="16"/>
                <w:szCs w:val="16"/>
              </w:rPr>
              <w:t>med kjente</w:t>
            </w:r>
            <w:r w:rsidRPr="00CD7810" w:rsidR="0086791C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D7810" w:rsidR="0086791C">
              <w:rPr>
                <w:i/>
                <w:iCs/>
                <w:sz w:val="16"/>
                <w:szCs w:val="16"/>
              </w:rPr>
              <w:t>cipher</w:t>
            </w:r>
            <w:proofErr w:type="spellEnd"/>
            <w:r w:rsidRPr="00CD7810" w:rsidR="0086791C">
              <w:rPr>
                <w:i/>
                <w:iCs/>
                <w:sz w:val="16"/>
                <w:szCs w:val="16"/>
              </w:rPr>
              <w:t>-svakheter?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CA7654" w:rsidP="00CA7654" w:rsidRDefault="00CA7654" w14:paraId="61CB4321" w14:textId="77777777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A7654" w:rsidTr="2B1E2653" w14:paraId="60D2AF95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CA7654" w:rsidP="00CD7810" w:rsidRDefault="005D2051" w14:paraId="3DE1366B" w14:textId="3EDEC373">
            <w:pPr>
              <w:pStyle w:val="Listeavsnitt"/>
              <w:numPr>
                <w:ilvl w:val="0"/>
                <w:numId w:val="18"/>
              </w:numPr>
              <w:spacing w:before="80" w:after="0" w:line="360" w:lineRule="auto"/>
              <w:rPr>
                <w:i/>
                <w:iCs/>
                <w:sz w:val="16"/>
                <w:szCs w:val="16"/>
              </w:rPr>
            </w:pPr>
            <w:r w:rsidRPr="00CD7810">
              <w:rPr>
                <w:rFonts w:eastAsia="Arial"/>
                <w:sz w:val="20"/>
                <w:szCs w:val="20"/>
              </w:rPr>
              <w:t>Separeres kundedata i løsningens databaser?</w:t>
            </w:r>
            <w:r w:rsidRPr="00CD7810">
              <w:rPr>
                <w:rFonts w:eastAsia="Arial"/>
                <w:sz w:val="20"/>
                <w:szCs w:val="20"/>
              </w:rPr>
              <w:br/>
            </w:r>
            <w:r w:rsidRPr="00CD7810" w:rsidR="00596935">
              <w:rPr>
                <w:i/>
                <w:iCs/>
                <w:sz w:val="16"/>
                <w:szCs w:val="16"/>
              </w:rPr>
              <w:t xml:space="preserve">Hvordan skilles dataene </w:t>
            </w:r>
            <w:r w:rsidRPr="00CD7810" w:rsidR="00620FB1">
              <w:rPr>
                <w:i/>
                <w:iCs/>
                <w:sz w:val="16"/>
                <w:szCs w:val="16"/>
              </w:rPr>
              <w:t xml:space="preserve">fra </w:t>
            </w:r>
            <w:r w:rsidRPr="00CD7810" w:rsidR="00596935">
              <w:rPr>
                <w:i/>
                <w:iCs/>
                <w:sz w:val="16"/>
                <w:szCs w:val="16"/>
              </w:rPr>
              <w:t>ulike kunder? Hvilke mekanismer brukes for å hindre utilsiktet tilgang eller blanding av data?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CA7654" w:rsidP="00CA7654" w:rsidRDefault="00CA7654" w14:paraId="03F172ED" w14:textId="7777777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3E1DD7" w:rsidTr="2B1E2653" w14:paraId="0EB0FB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3E1DD7" w:rsidP="00CD7810" w:rsidRDefault="00FA121D" w14:paraId="768B4D28" w14:textId="0B89F76D">
            <w:pPr>
              <w:pStyle w:val="Listeavsnitt"/>
              <w:numPr>
                <w:ilvl w:val="0"/>
                <w:numId w:val="18"/>
              </w:numPr>
              <w:spacing w:before="80" w:after="0" w:line="360" w:lineRule="auto"/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S</w:t>
            </w:r>
            <w:r w:rsidRPr="00CD7810" w:rsidR="00E91701">
              <w:rPr>
                <w:rFonts w:eastAsia="Arial"/>
                <w:sz w:val="20"/>
                <w:szCs w:val="20"/>
              </w:rPr>
              <w:t>ikkerhetskopi</w:t>
            </w:r>
            <w:r w:rsidRPr="00CD7810">
              <w:rPr>
                <w:rFonts w:eastAsia="Arial"/>
                <w:sz w:val="20"/>
                <w:szCs w:val="20"/>
              </w:rPr>
              <w:t xml:space="preserve"> av egne data</w:t>
            </w:r>
            <w:r w:rsidRPr="00CD7810" w:rsidR="0016367E">
              <w:rPr>
                <w:rFonts w:eastAsia="Arial"/>
                <w:sz w:val="20"/>
                <w:szCs w:val="20"/>
              </w:rPr>
              <w:t>?</w:t>
            </w:r>
            <w:r w:rsidRPr="00CD7810" w:rsidR="0016367E">
              <w:rPr>
                <w:rFonts w:eastAsia="Arial"/>
                <w:sz w:val="20"/>
                <w:szCs w:val="20"/>
              </w:rPr>
              <w:br/>
            </w:r>
            <w:r w:rsidRPr="00CD7810">
              <w:rPr>
                <w:i/>
                <w:iCs/>
                <w:sz w:val="16"/>
                <w:szCs w:val="16"/>
              </w:rPr>
              <w:t xml:space="preserve">Beskriv mulighetene for at kunden </w:t>
            </w:r>
            <w:r w:rsidRPr="00CD7810" w:rsidR="00A17C0E">
              <w:rPr>
                <w:i/>
                <w:iCs/>
                <w:sz w:val="16"/>
                <w:szCs w:val="16"/>
              </w:rPr>
              <w:t>selv</w:t>
            </w:r>
            <w:r w:rsidRPr="00CD7810" w:rsidR="00CE59DA">
              <w:rPr>
                <w:i/>
                <w:iCs/>
                <w:sz w:val="16"/>
                <w:szCs w:val="16"/>
              </w:rPr>
              <w:t xml:space="preserve"> kan lagre en synkronisert offline sikkerhetskopi</w:t>
            </w:r>
            <w:r w:rsidRPr="00CD7810" w:rsidR="00E91701">
              <w:rPr>
                <w:i/>
                <w:iCs/>
                <w:sz w:val="16"/>
                <w:szCs w:val="16"/>
              </w:rPr>
              <w:t>.</w:t>
            </w:r>
          </w:p>
          <w:p w:rsidR="003C5A8D" w:rsidP="00CA7654" w:rsidRDefault="003C5A8D" w14:paraId="2AA03AA4" w14:textId="77777777">
            <w:pPr>
              <w:spacing w:before="80" w:after="0" w:line="360" w:lineRule="auto"/>
              <w:rPr>
                <w:rFonts w:eastAsia="Arial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3E1DD7" w:rsidP="00CA7654" w:rsidRDefault="003E1DD7" w14:paraId="5FF6809D" w14:textId="77777777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A7654" w:rsidTr="2B1E2653" w14:paraId="41339C7C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CA7654" w:rsidP="00CD7810" w:rsidRDefault="00CA7654" w14:paraId="06A9AEB7" w14:textId="2DA90E99">
            <w:pPr>
              <w:pStyle w:val="Listeavsnitt"/>
              <w:numPr>
                <w:ilvl w:val="0"/>
                <w:numId w:val="18"/>
              </w:numPr>
              <w:spacing w:before="80" w:after="0" w:line="360" w:lineRule="auto"/>
              <w:rPr>
                <w:i/>
                <w:iCs/>
                <w:sz w:val="16"/>
                <w:szCs w:val="16"/>
              </w:rPr>
            </w:pPr>
            <w:proofErr w:type="spellStart"/>
            <w:r w:rsidRPr="00CD7810">
              <w:rPr>
                <w:rFonts w:eastAsia="Arial"/>
                <w:sz w:val="20"/>
                <w:szCs w:val="20"/>
              </w:rPr>
              <w:t>Pseudonymiseres</w:t>
            </w:r>
            <w:proofErr w:type="spellEnd"/>
            <w:r w:rsidRPr="00CD7810">
              <w:rPr>
                <w:rFonts w:eastAsia="Arial"/>
                <w:sz w:val="20"/>
                <w:szCs w:val="20"/>
              </w:rPr>
              <w:t xml:space="preserve"> eller krypteres dataene i løsningen?</w:t>
            </w:r>
            <w:r w:rsidRPr="00CD7810" w:rsidR="00E46F87">
              <w:rPr>
                <w:rFonts w:eastAsia="Arial"/>
                <w:sz w:val="20"/>
                <w:szCs w:val="20"/>
              </w:rPr>
              <w:br/>
            </w:r>
            <w:r w:rsidRPr="00CD7810" w:rsidR="00E46F87">
              <w:rPr>
                <w:i/>
                <w:iCs/>
                <w:sz w:val="16"/>
                <w:szCs w:val="16"/>
              </w:rPr>
              <w:t xml:space="preserve">Hvilke algoritmer, standarder og nøkler brukes for </w:t>
            </w:r>
            <w:proofErr w:type="spellStart"/>
            <w:r w:rsidRPr="00CD7810" w:rsidR="00E46F87">
              <w:rPr>
                <w:i/>
                <w:iCs/>
                <w:sz w:val="16"/>
                <w:szCs w:val="16"/>
              </w:rPr>
              <w:t>pseudonymisering</w:t>
            </w:r>
            <w:proofErr w:type="spellEnd"/>
            <w:r w:rsidRPr="00CD7810" w:rsidR="00E46F87">
              <w:rPr>
                <w:i/>
                <w:iCs/>
                <w:sz w:val="16"/>
                <w:szCs w:val="16"/>
              </w:rPr>
              <w:t xml:space="preserve"> </w:t>
            </w:r>
            <w:r w:rsidRPr="00CD7810" w:rsidR="00122385">
              <w:rPr>
                <w:i/>
                <w:iCs/>
                <w:sz w:val="16"/>
                <w:szCs w:val="16"/>
              </w:rPr>
              <w:t>og/</w:t>
            </w:r>
            <w:r w:rsidRPr="00CD7810" w:rsidR="00E46F87">
              <w:rPr>
                <w:i/>
                <w:iCs/>
                <w:sz w:val="16"/>
                <w:szCs w:val="16"/>
              </w:rPr>
              <w:t>eller kryptering?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CA7654" w:rsidP="00CA7654" w:rsidRDefault="00CA7654" w14:paraId="36A05D9A" w14:textId="7777777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A7654" w:rsidTr="2B1E2653" w14:paraId="75F55C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CA7654" w:rsidP="00CD7810" w:rsidRDefault="00CA7654" w14:paraId="2935DD05" w14:textId="69279924">
            <w:pPr>
              <w:pStyle w:val="Listeavsnitt"/>
              <w:numPr>
                <w:ilvl w:val="0"/>
                <w:numId w:val="18"/>
              </w:numPr>
              <w:rPr>
                <w:i/>
                <w:iCs/>
                <w:sz w:val="16"/>
                <w:szCs w:val="16"/>
              </w:rPr>
            </w:pPr>
            <w:r w:rsidRPr="00CD7810">
              <w:rPr>
                <w:rFonts w:eastAsia="Arial"/>
                <w:sz w:val="20"/>
                <w:szCs w:val="20"/>
              </w:rPr>
              <w:t>Bruke</w:t>
            </w:r>
            <w:r w:rsidRPr="00CD7810" w:rsidR="002F4911">
              <w:rPr>
                <w:rFonts w:eastAsia="Arial"/>
                <w:sz w:val="20"/>
                <w:szCs w:val="20"/>
              </w:rPr>
              <w:t>s</w:t>
            </w:r>
            <w:r w:rsidRPr="00CD7810">
              <w:rPr>
                <w:rFonts w:eastAsia="Arial"/>
                <w:sz w:val="20"/>
                <w:szCs w:val="20"/>
              </w:rPr>
              <w:t xml:space="preserve"> samme krypteringsnøkkel for data fra ulike kunder?</w:t>
            </w:r>
            <w:r w:rsidRPr="00CD7810" w:rsidR="002F4911">
              <w:rPr>
                <w:rFonts w:eastAsia="Arial"/>
                <w:sz w:val="20"/>
                <w:szCs w:val="20"/>
              </w:rPr>
              <w:br/>
            </w:r>
            <w:r w:rsidRPr="00CD7810" w:rsidR="002F4911">
              <w:rPr>
                <w:i/>
                <w:iCs/>
                <w:sz w:val="16"/>
                <w:szCs w:val="16"/>
              </w:rPr>
              <w:t xml:space="preserve">Hvis ja, hvordan sikrer dere at nøkkelen ikke kompromitteres eller deles med uvedkommende? Hvis nei, hvordan </w:t>
            </w:r>
            <w:proofErr w:type="gramStart"/>
            <w:r w:rsidRPr="00CD7810" w:rsidR="002F4911">
              <w:rPr>
                <w:i/>
                <w:iCs/>
                <w:sz w:val="16"/>
                <w:szCs w:val="16"/>
              </w:rPr>
              <w:t>genereres</w:t>
            </w:r>
            <w:proofErr w:type="gramEnd"/>
            <w:r w:rsidRPr="00CD7810" w:rsidR="002F4911">
              <w:rPr>
                <w:i/>
                <w:iCs/>
                <w:sz w:val="16"/>
                <w:szCs w:val="16"/>
              </w:rPr>
              <w:t xml:space="preserve"> og oppbevares nøklene for hver kunde?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CA7654" w:rsidP="00CA7654" w:rsidRDefault="00CA7654" w14:paraId="126CE0B6" w14:textId="77777777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A7654" w:rsidTr="2B1E2653" w14:paraId="19D9E48F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CA7654" w:rsidP="00CD7810" w:rsidRDefault="00CA7654" w14:paraId="2CB0C8DC" w14:textId="71D2BAC9">
            <w:pPr>
              <w:pStyle w:val="Listeavsnitt"/>
              <w:numPr>
                <w:ilvl w:val="0"/>
                <w:numId w:val="18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Hvordan beskyttes dataen under lagring?</w:t>
            </w:r>
            <w:r w:rsidRPr="00CD7810" w:rsidR="006D41BD">
              <w:rPr>
                <w:rFonts w:eastAsia="Arial"/>
                <w:sz w:val="20"/>
                <w:szCs w:val="20"/>
              </w:rPr>
              <w:br/>
            </w:r>
            <w:r w:rsidRPr="00CD7810" w:rsidR="006D41BD">
              <w:rPr>
                <w:i/>
                <w:iCs/>
                <w:sz w:val="16"/>
                <w:szCs w:val="16"/>
              </w:rPr>
              <w:t>Hvilke metoder, standarder og nøkler brukes for å kryptere data som lagres i løsningen eller på sikkerhetskopier?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CA7654" w:rsidP="00CA7654" w:rsidRDefault="00CA7654" w14:paraId="151676D7" w14:textId="7777777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A7654" w:rsidTr="2B1E2653" w14:paraId="3177FF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CA7654" w:rsidP="00CD7810" w:rsidRDefault="00CA7654" w14:paraId="228BB12F" w14:textId="3C9231A5">
            <w:pPr>
              <w:pStyle w:val="Listeavsnitt"/>
              <w:numPr>
                <w:ilvl w:val="0"/>
                <w:numId w:val="18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 xml:space="preserve">Hvordan </w:t>
            </w:r>
            <w:r w:rsidRPr="00CD7810" w:rsidR="00DB5EFB">
              <w:rPr>
                <w:rFonts w:eastAsia="Arial"/>
                <w:sz w:val="20"/>
                <w:szCs w:val="20"/>
              </w:rPr>
              <w:t xml:space="preserve">er sikkerhetskopiering av data som behandles i løsningen </w:t>
            </w:r>
            <w:r w:rsidRPr="00CD7810" w:rsidR="00861FD1">
              <w:rPr>
                <w:rFonts w:eastAsia="Arial"/>
                <w:sz w:val="20"/>
                <w:szCs w:val="20"/>
              </w:rPr>
              <w:t>iverksatt</w:t>
            </w:r>
            <w:r w:rsidRPr="00CD7810" w:rsidR="00DB5EFB">
              <w:rPr>
                <w:rFonts w:eastAsia="Arial"/>
                <w:sz w:val="20"/>
                <w:szCs w:val="20"/>
              </w:rPr>
              <w:t>?</w:t>
            </w:r>
            <w:r w:rsidRPr="00CD7810" w:rsidR="00DB5EFB">
              <w:rPr>
                <w:rFonts w:eastAsia="Arial"/>
                <w:sz w:val="20"/>
                <w:szCs w:val="20"/>
              </w:rPr>
              <w:br/>
            </w:r>
            <w:r w:rsidRPr="00CD7810" w:rsidR="00EE7352">
              <w:rPr>
                <w:i/>
                <w:iCs/>
                <w:sz w:val="16"/>
                <w:szCs w:val="16"/>
              </w:rPr>
              <w:t>Bruke</w:t>
            </w:r>
            <w:r w:rsidRPr="00CD7810" w:rsidR="00C25396">
              <w:rPr>
                <w:i/>
                <w:iCs/>
                <w:sz w:val="16"/>
                <w:szCs w:val="16"/>
              </w:rPr>
              <w:t>s</w:t>
            </w:r>
            <w:r w:rsidRPr="00CD7810" w:rsidR="00EE7352">
              <w:rPr>
                <w:i/>
                <w:iCs/>
                <w:sz w:val="16"/>
                <w:szCs w:val="16"/>
              </w:rPr>
              <w:t xml:space="preserve"> separate lagringsmedier og lokasjoner for sikkerhetskopi og originaldata? </w:t>
            </w:r>
            <w:r w:rsidRPr="00CD7810" w:rsidR="00C25396">
              <w:rPr>
                <w:i/>
                <w:iCs/>
                <w:sz w:val="16"/>
                <w:szCs w:val="16"/>
              </w:rPr>
              <w:t>Beskriv</w:t>
            </w:r>
            <w:r w:rsidRPr="00CD7810" w:rsidR="00EE7352">
              <w:rPr>
                <w:i/>
                <w:iCs/>
                <w:sz w:val="16"/>
                <w:szCs w:val="16"/>
              </w:rPr>
              <w:t xml:space="preserve"> tiltak for å sikre at sikkerhetskopier er immutable og ikke kan manipuleres?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CA7654" w:rsidP="00CA7654" w:rsidRDefault="00CA7654" w14:paraId="64191643" w14:textId="77777777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A7654" w:rsidTr="2B1E2653" w14:paraId="13D03AFB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CA7654" w:rsidP="00CD7810" w:rsidRDefault="003641F3" w14:paraId="04FC922A" w14:textId="66A8882A">
            <w:pPr>
              <w:pStyle w:val="Listeavsnitt"/>
              <w:numPr>
                <w:ilvl w:val="0"/>
                <w:numId w:val="18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Hvordan sikres a</w:t>
            </w:r>
            <w:r w:rsidRPr="00CD7810" w:rsidR="00CA7654">
              <w:rPr>
                <w:rFonts w:eastAsia="Arial"/>
                <w:sz w:val="20"/>
                <w:szCs w:val="20"/>
              </w:rPr>
              <w:t>rkivering</w:t>
            </w:r>
            <w:r w:rsidRPr="00CD7810" w:rsidR="00415C20">
              <w:rPr>
                <w:rFonts w:eastAsia="Arial"/>
                <w:sz w:val="20"/>
                <w:szCs w:val="20"/>
              </w:rPr>
              <w:t xml:space="preserve">? </w:t>
            </w:r>
            <w:r w:rsidRPr="00CD7810" w:rsidR="00592DD6">
              <w:rPr>
                <w:rFonts w:eastAsia="Arial"/>
                <w:sz w:val="20"/>
                <w:szCs w:val="20"/>
              </w:rPr>
              <w:br/>
            </w:r>
            <w:r w:rsidRPr="00CD7810" w:rsidR="00592DD6">
              <w:rPr>
                <w:i/>
                <w:iCs/>
                <w:sz w:val="16"/>
                <w:szCs w:val="16"/>
              </w:rPr>
              <w:t xml:space="preserve">Beskriv hvordan det sikres at data blir korrekt arkivert og beskyttet mot uautorisert tilgang </w:t>
            </w:r>
            <w:r w:rsidRPr="00CD7810" w:rsidR="00592DD6">
              <w:rPr>
                <w:i/>
                <w:iCs/>
                <w:sz w:val="16"/>
                <w:szCs w:val="16"/>
              </w:rPr>
              <w:t>under bruk av løsningen</w:t>
            </w:r>
            <w:r w:rsidRPr="00CD7810" w:rsidR="003C0C22">
              <w:rPr>
                <w:i/>
                <w:iCs/>
                <w:sz w:val="16"/>
                <w:szCs w:val="16"/>
              </w:rPr>
              <w:t>, og beskriv hvilke sak-/arkivløsninger løsningen tilbyr integrasjon mot.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CA7654" w:rsidP="00CA7654" w:rsidRDefault="00CA7654" w14:paraId="68800F1A" w14:textId="7777777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A7654" w:rsidTr="2B1E2653" w14:paraId="58C9CB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CA7654" w:rsidP="00CD7810" w:rsidRDefault="00CA7654" w14:paraId="580A521A" w14:textId="38661909">
            <w:pPr>
              <w:pStyle w:val="Listeavsnitt"/>
              <w:numPr>
                <w:ilvl w:val="0"/>
                <w:numId w:val="18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Arkivering ved avslutning av løsningen</w:t>
            </w:r>
            <w:r w:rsidRPr="00CD7810" w:rsidR="00D260FE">
              <w:rPr>
                <w:rFonts w:eastAsia="Arial"/>
                <w:sz w:val="20"/>
                <w:szCs w:val="20"/>
              </w:rPr>
              <w:t>.</w:t>
            </w:r>
            <w:r w:rsidRPr="00CD7810" w:rsidR="006D1FA4">
              <w:rPr>
                <w:rFonts w:eastAsia="Arial"/>
                <w:sz w:val="20"/>
                <w:szCs w:val="20"/>
              </w:rPr>
              <w:br/>
            </w:r>
            <w:r w:rsidRPr="00CD7810" w:rsidR="006D1FA4">
              <w:rPr>
                <w:i/>
                <w:iCs/>
                <w:sz w:val="16"/>
                <w:szCs w:val="16"/>
              </w:rPr>
              <w:t>Beskriv prosedyrer for sikker sletting og overføring av data ved avslutning av bruk av løsningen</w:t>
            </w:r>
            <w:r w:rsidRPr="00CD7810" w:rsidR="00856ACC">
              <w:rPr>
                <w:i/>
                <w:iCs/>
                <w:sz w:val="16"/>
                <w:szCs w:val="16"/>
              </w:rPr>
              <w:t xml:space="preserve">. </w:t>
            </w:r>
            <w:r w:rsidRPr="00CD7810" w:rsidR="00A13F3E">
              <w:rPr>
                <w:i/>
                <w:iCs/>
                <w:sz w:val="16"/>
                <w:szCs w:val="16"/>
              </w:rPr>
              <w:t xml:space="preserve">Beskriv </w:t>
            </w:r>
            <w:r w:rsidRPr="00CD7810" w:rsidR="006D1FA4">
              <w:rPr>
                <w:i/>
                <w:iCs/>
                <w:sz w:val="16"/>
                <w:szCs w:val="16"/>
              </w:rPr>
              <w:t xml:space="preserve">format data </w:t>
            </w:r>
            <w:r w:rsidRPr="00CD7810" w:rsidR="00A13F3E">
              <w:rPr>
                <w:i/>
                <w:iCs/>
                <w:sz w:val="16"/>
                <w:szCs w:val="16"/>
              </w:rPr>
              <w:t xml:space="preserve">kan </w:t>
            </w:r>
            <w:r w:rsidRPr="00CD7810" w:rsidR="006D1FA4">
              <w:rPr>
                <w:i/>
                <w:iCs/>
                <w:sz w:val="16"/>
                <w:szCs w:val="16"/>
              </w:rPr>
              <w:t>tilbakeleveres til kunde</w:t>
            </w:r>
            <w:r w:rsidRPr="00CD7810" w:rsidR="00A13F3E">
              <w:rPr>
                <w:i/>
                <w:iCs/>
                <w:sz w:val="16"/>
                <w:szCs w:val="16"/>
              </w:rPr>
              <w:t xml:space="preserve"> på.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CA7654" w:rsidP="00CA7654" w:rsidRDefault="00CA7654" w14:paraId="1EFC86BD" w14:textId="77777777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C95DCB" w:rsidTr="2B1E2653" w14:paraId="107913E0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A7654" w:rsidR="00C95DCB" w:rsidP="00856ACC" w:rsidRDefault="00C95DCB" w14:paraId="31C656F8" w14:textId="77777777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C95DCB" w:rsidP="00CA7654" w:rsidRDefault="00C95DCB" w14:paraId="21032397" w14:textId="7777777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502F3E" w:rsidR="00C95DCB" w:rsidTr="2B1E2653" w14:paraId="2592C2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3"/>
            <w:tcMar/>
          </w:tcPr>
          <w:p w:rsidRPr="00FE3810" w:rsidR="00C95DCB" w:rsidP="00C16F59" w:rsidRDefault="0003140D" w14:paraId="56917718" w14:textId="722B4A9F" w14:noSpellErr="1">
            <w:pPr>
              <w:pStyle w:val="Overskrift1"/>
              <w:spacing w:before="240"/>
            </w:pPr>
            <w:bookmarkStart w:name="_Toc235462098" w:id="318059455"/>
            <w:r w:rsidR="2407B58D">
              <w:rPr/>
              <w:t xml:space="preserve">4 - </w:t>
            </w:r>
            <w:r w:rsidR="5ED64EE0">
              <w:rPr/>
              <w:t xml:space="preserve">Tekniske og </w:t>
            </w:r>
            <w:r w:rsidR="5ED64EE0">
              <w:rPr/>
              <w:t>organsatoriske</w:t>
            </w:r>
            <w:r w:rsidR="5ED64EE0">
              <w:rPr/>
              <w:t xml:space="preserve"> </w:t>
            </w:r>
            <w:r w:rsidR="35CD06B2">
              <w:rPr/>
              <w:t>sikkerhetstiltak</w:t>
            </w:r>
            <w:bookmarkEnd w:id="318059455"/>
          </w:p>
        </w:tc>
      </w:tr>
      <w:tr w:rsidRPr="00876425" w:rsidR="000D232C" w:rsidTr="2B1E2653" w14:paraId="4A439137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shd w:val="clear" w:color="auto" w:fill="808080" w:themeFill="background1" w:themeFillShade="80"/>
            <w:tcMar/>
            <w:vAlign w:val="center"/>
          </w:tcPr>
          <w:p w:rsidRPr="00391EFD" w:rsidR="000D232C" w:rsidP="00C16F59" w:rsidRDefault="000D232C" w14:paraId="0424C1CC" w14:textId="77777777">
            <w:pPr>
              <w:spacing w:before="80" w:after="0" w:line="240" w:lineRule="auto"/>
              <w:rPr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color w:val="FFFFFF" w:themeColor="background1"/>
                <w:sz w:val="20"/>
                <w:szCs w:val="20"/>
                <w:lang w:eastAsia="nb-NO"/>
              </w:rPr>
              <w:t>Kommunens spørsmål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shd w:val="clear" w:color="auto" w:fill="808080" w:themeFill="background1" w:themeFillShade="80"/>
            <w:tcMar/>
            <w:vAlign w:val="center"/>
          </w:tcPr>
          <w:p w:rsidRPr="00391EFD" w:rsidR="000D232C" w:rsidP="00C16F59" w:rsidRDefault="000D232C" w14:paraId="112B6EBA" w14:textId="77777777">
            <w:pPr>
              <w:spacing w:before="8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  <w:t>Tilbyders beskrivelse</w:t>
            </w:r>
          </w:p>
        </w:tc>
      </w:tr>
      <w:tr w:rsidRPr="00371759" w:rsidR="00273101" w:rsidTr="2B1E2653" w14:paraId="766042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5D5A93" w14:paraId="00A5F1D7" w14:textId="3FDB4DCE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F</w:t>
            </w:r>
            <w:r w:rsidRPr="00CD7810" w:rsidR="00273101">
              <w:rPr>
                <w:rFonts w:eastAsia="Arial"/>
                <w:sz w:val="20"/>
                <w:szCs w:val="20"/>
              </w:rPr>
              <w:t>ysiske sikkerhet</w:t>
            </w:r>
            <w:r w:rsidRPr="00CD7810" w:rsidR="00D260FE">
              <w:rPr>
                <w:rFonts w:eastAsia="Arial"/>
                <w:sz w:val="20"/>
                <w:szCs w:val="20"/>
              </w:rPr>
              <w:t>.</w:t>
            </w:r>
            <w:r w:rsidRPr="00CD7810">
              <w:rPr>
                <w:sz w:val="20"/>
                <w:szCs w:val="20"/>
              </w:rPr>
              <w:br/>
            </w:r>
            <w:r w:rsidRPr="00CD7810">
              <w:rPr>
                <w:i/>
                <w:iCs/>
                <w:sz w:val="16"/>
                <w:szCs w:val="16"/>
              </w:rPr>
              <w:t>Beskriv hvilke tiltak som er iverksatt for å hindre uautorisert tilgang, tyveri, brann, flom eller annen skade på de fysiske lokalene eller enhetene der dataen behandles?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273101" w:rsidP="00273101" w:rsidRDefault="00273101" w14:paraId="793B6360" w14:textId="5403EB72">
            <w:pPr>
              <w:spacing w:before="8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</w:p>
        </w:tc>
      </w:tr>
      <w:tr w:rsidRPr="00371759" w:rsidR="00273101" w:rsidTr="2B1E2653" w14:paraId="52D1140C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273101" w14:paraId="54D3E5E2" w14:textId="5B44A203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Løsningsarkitektur</w:t>
            </w:r>
            <w:r w:rsidRPr="00CD7810" w:rsidR="00D260FE">
              <w:rPr>
                <w:rFonts w:eastAsia="Arial"/>
                <w:sz w:val="20"/>
                <w:szCs w:val="20"/>
              </w:rPr>
              <w:t>.</w:t>
            </w:r>
            <w:r w:rsidRPr="00CD7810" w:rsidR="00B71FED">
              <w:rPr>
                <w:rFonts w:eastAsia="Arial"/>
                <w:sz w:val="20"/>
                <w:szCs w:val="20"/>
              </w:rPr>
              <w:br/>
            </w:r>
            <w:r w:rsidRPr="00CD7810" w:rsidR="00CA5312">
              <w:rPr>
                <w:i/>
                <w:iCs/>
                <w:sz w:val="16"/>
                <w:szCs w:val="16"/>
              </w:rPr>
              <w:t>Beskriv h</w:t>
            </w:r>
            <w:r w:rsidRPr="00CD7810" w:rsidR="00B71FED">
              <w:rPr>
                <w:i/>
                <w:iCs/>
                <w:sz w:val="16"/>
                <w:szCs w:val="16"/>
              </w:rPr>
              <w:t>vilke databaser </w:t>
            </w:r>
            <w:r w:rsidRPr="00CD7810" w:rsidR="00CA5312">
              <w:rPr>
                <w:i/>
                <w:iCs/>
                <w:sz w:val="16"/>
                <w:szCs w:val="16"/>
              </w:rPr>
              <w:t xml:space="preserve">som </w:t>
            </w:r>
            <w:r w:rsidRPr="00CD7810" w:rsidR="00B71FED">
              <w:rPr>
                <w:i/>
                <w:iCs/>
                <w:sz w:val="16"/>
                <w:szCs w:val="16"/>
              </w:rPr>
              <w:t>benyttes for lagring og håndtering av data i løsningen</w:t>
            </w:r>
            <w:r w:rsidRPr="00CD7810" w:rsidR="00CA5312">
              <w:rPr>
                <w:i/>
                <w:iCs/>
                <w:sz w:val="16"/>
                <w:szCs w:val="16"/>
              </w:rPr>
              <w:t>, og b</w:t>
            </w:r>
            <w:r w:rsidRPr="00CD7810" w:rsidR="00B71FED">
              <w:rPr>
                <w:i/>
                <w:iCs/>
                <w:sz w:val="16"/>
                <w:szCs w:val="16"/>
              </w:rPr>
              <w:t>eskriv rammeverk som er i bruk for å støtte løsningens funksjonalitet</w:t>
            </w:r>
            <w:r w:rsidRPr="00CD7810">
              <w:rPr>
                <w:rFonts w:eastAsia="Arial"/>
                <w:sz w:val="20"/>
                <w:szCs w:val="20"/>
              </w:rPr>
              <w:t>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371759" w:rsidR="00273101" w:rsidP="00273101" w:rsidRDefault="00273101" w14:paraId="6026FD52" w14:textId="5104E8F7">
            <w:pPr>
              <w:spacing w:before="8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nb-NO"/>
              </w:rPr>
            </w:pPr>
            <w:r w:rsidRPr="00D562B6">
              <w:rPr>
                <w:sz w:val="20"/>
                <w:szCs w:val="20"/>
              </w:rPr>
              <w:t>.</w:t>
            </w:r>
          </w:p>
        </w:tc>
      </w:tr>
      <w:tr w:rsidRPr="00371759" w:rsidR="00273101" w:rsidTr="2B1E2653" w14:paraId="17502C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5647B8" w14:paraId="56BE26AE" w14:textId="7308468C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Drift</w:t>
            </w:r>
            <w:r w:rsidRPr="00CD7810" w:rsidR="00D260FE">
              <w:rPr>
                <w:rFonts w:eastAsia="Arial"/>
                <w:sz w:val="20"/>
                <w:szCs w:val="20"/>
              </w:rPr>
              <w:t>.</w:t>
            </w:r>
            <w:r w:rsidRPr="00CD7810">
              <w:rPr>
                <w:rFonts w:eastAsia="Arial"/>
                <w:sz w:val="20"/>
                <w:szCs w:val="20"/>
              </w:rPr>
              <w:br/>
            </w:r>
            <w:r w:rsidRPr="00CD7810">
              <w:rPr>
                <w:i/>
                <w:iCs/>
                <w:sz w:val="16"/>
                <w:szCs w:val="16"/>
              </w:rPr>
              <w:t>Beskriv hvem er ansvarlig for drift, vedlikehold, oppdatering og sikkerhetskopiering av løsningen?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D562B6" w:rsidR="00273101" w:rsidP="005647B8" w:rsidRDefault="00273101" w14:paraId="57DEBEF2" w14:textId="1DDC9F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Pr="00371759" w:rsidR="00273101" w:rsidTr="2B1E2653" w14:paraId="590F5348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2E7AED" w14:paraId="4285FBA0" w14:textId="259D619A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K</w:t>
            </w:r>
            <w:r w:rsidRPr="00CD7810" w:rsidR="00273101">
              <w:rPr>
                <w:rFonts w:eastAsia="Arial"/>
                <w:sz w:val="20"/>
                <w:szCs w:val="20"/>
              </w:rPr>
              <w:t xml:space="preserve">onfidensialitet, integritet, tilgjengelighet og robusthet </w:t>
            </w:r>
            <w:r w:rsidRPr="00CD7810">
              <w:rPr>
                <w:rFonts w:eastAsia="Arial"/>
                <w:sz w:val="20"/>
                <w:szCs w:val="20"/>
              </w:rPr>
              <w:t>i</w:t>
            </w:r>
            <w:r w:rsidRPr="00CD7810" w:rsidR="00273101">
              <w:rPr>
                <w:rFonts w:eastAsia="Arial"/>
                <w:sz w:val="20"/>
                <w:szCs w:val="20"/>
              </w:rPr>
              <w:t xml:space="preserve"> løsningen</w:t>
            </w:r>
            <w:r w:rsidRPr="00CD7810" w:rsidR="00D260FE">
              <w:rPr>
                <w:rFonts w:eastAsia="Arial"/>
                <w:sz w:val="20"/>
                <w:szCs w:val="20"/>
              </w:rPr>
              <w:t>.</w:t>
            </w:r>
            <w:r w:rsidRPr="00CD7810">
              <w:rPr>
                <w:rFonts w:eastAsia="Arial"/>
                <w:sz w:val="20"/>
                <w:szCs w:val="20"/>
              </w:rPr>
              <w:br/>
            </w:r>
            <w:r w:rsidRPr="00CD7810">
              <w:rPr>
                <w:i/>
                <w:iCs/>
                <w:sz w:val="16"/>
                <w:szCs w:val="16"/>
              </w:rPr>
              <w:t xml:space="preserve">Beskriv sikkerhetstiltak og sikkerhets-mekanismer som er </w:t>
            </w:r>
            <w:r w:rsidRPr="00CD7810" w:rsidR="00C02876">
              <w:rPr>
                <w:i/>
                <w:iCs/>
                <w:sz w:val="16"/>
                <w:szCs w:val="16"/>
              </w:rPr>
              <w:t>iverksatt</w:t>
            </w:r>
            <w:r w:rsidRPr="00CD7810">
              <w:rPr>
                <w:i/>
                <w:iCs/>
                <w:sz w:val="16"/>
                <w:szCs w:val="16"/>
              </w:rPr>
              <w:t xml:space="preserve"> for å beskytte løsningen mot uautorisert tilgang, endring, sletting, tap eller skade?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D562B6" w:rsidR="00273101" w:rsidP="005647B8" w:rsidRDefault="00273101" w14:paraId="291300B8" w14:textId="3559C6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Pr="00371759" w:rsidR="00273101" w:rsidTr="2B1E2653" w14:paraId="637C1B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0530EA" w14:paraId="12FB7DBC" w14:textId="21B623D1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sz w:val="20"/>
                <w:szCs w:val="20"/>
              </w:rPr>
              <w:t>G</w:t>
            </w:r>
            <w:r w:rsidRPr="00CD7810" w:rsidR="00851BC4">
              <w:rPr>
                <w:sz w:val="20"/>
                <w:szCs w:val="20"/>
              </w:rPr>
              <w:t>jenoppretting og beredskap</w:t>
            </w:r>
            <w:r w:rsidRPr="00CD7810" w:rsidR="00D260FE">
              <w:rPr>
                <w:sz w:val="20"/>
                <w:szCs w:val="20"/>
              </w:rPr>
              <w:t>.</w:t>
            </w:r>
            <w:r w:rsidRPr="00CD7810">
              <w:rPr>
                <w:sz w:val="20"/>
                <w:szCs w:val="20"/>
              </w:rPr>
              <w:br/>
            </w:r>
            <w:r w:rsidRPr="00CD7810" w:rsidR="00273101">
              <w:rPr>
                <w:i/>
                <w:iCs/>
                <w:sz w:val="16"/>
                <w:szCs w:val="16"/>
              </w:rPr>
              <w:t xml:space="preserve">Hvordan gjenopprettes tilgjengelighet og tilgang til </w:t>
            </w:r>
            <w:r w:rsidRPr="00CD7810" w:rsidR="00851BC4">
              <w:rPr>
                <w:i/>
                <w:iCs/>
                <w:sz w:val="16"/>
                <w:szCs w:val="16"/>
              </w:rPr>
              <w:t xml:space="preserve">løsning (eller </w:t>
            </w:r>
            <w:r w:rsidRPr="00CD7810" w:rsidR="00273101">
              <w:rPr>
                <w:i/>
                <w:iCs/>
                <w:sz w:val="16"/>
                <w:szCs w:val="16"/>
              </w:rPr>
              <w:t>data</w:t>
            </w:r>
            <w:r w:rsidRPr="00CD7810" w:rsidR="00851BC4">
              <w:rPr>
                <w:i/>
                <w:iCs/>
                <w:sz w:val="16"/>
                <w:szCs w:val="16"/>
              </w:rPr>
              <w:t>) etter</w:t>
            </w:r>
            <w:r w:rsidRPr="00CD7810" w:rsidR="00273101">
              <w:rPr>
                <w:i/>
                <w:iCs/>
                <w:sz w:val="16"/>
                <w:szCs w:val="16"/>
              </w:rPr>
              <w:t xml:space="preserve"> en fysisk eller teknisk hendelse?</w:t>
            </w:r>
            <w:r w:rsidRPr="00CD7810">
              <w:rPr>
                <w:i/>
                <w:iCs/>
                <w:sz w:val="16"/>
                <w:szCs w:val="16"/>
              </w:rPr>
              <w:t xml:space="preserve"> Beskriv prosedyrer og hyppighet for øving og/eller trening.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D562B6" w:rsidR="00273101" w:rsidP="005647B8" w:rsidRDefault="00273101" w14:paraId="551360F9" w14:textId="20ECEE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Pr="00371759" w:rsidR="00273101" w:rsidTr="2B1E2653" w14:paraId="3F372A0D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A0380E" w14:paraId="07E83537" w14:textId="03AD7763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Testes</w:t>
            </w:r>
            <w:r w:rsidRPr="00CD7810" w:rsidR="002D2FD9">
              <w:rPr>
                <w:rFonts w:eastAsia="Arial"/>
                <w:sz w:val="20"/>
                <w:szCs w:val="20"/>
              </w:rPr>
              <w:t xml:space="preserve">, vurderes og evalueres </w:t>
            </w:r>
            <w:r w:rsidRPr="00CD7810" w:rsidR="00273101">
              <w:rPr>
                <w:rFonts w:eastAsia="Arial"/>
                <w:sz w:val="20"/>
                <w:szCs w:val="20"/>
              </w:rPr>
              <w:t xml:space="preserve">tekniske og </w:t>
            </w:r>
            <w:r w:rsidRPr="00CD7810" w:rsidR="00273101">
              <w:rPr>
                <w:rFonts w:eastAsia="Arial"/>
                <w:sz w:val="20"/>
                <w:szCs w:val="20"/>
              </w:rPr>
              <w:t xml:space="preserve">organisatoriske </w:t>
            </w:r>
            <w:r w:rsidRPr="00CD7810" w:rsidR="002D2FD9">
              <w:rPr>
                <w:rFonts w:eastAsia="Arial"/>
                <w:sz w:val="20"/>
                <w:szCs w:val="20"/>
              </w:rPr>
              <w:t>sikkerhets</w:t>
            </w:r>
            <w:r w:rsidRPr="00CD7810" w:rsidR="00273101">
              <w:rPr>
                <w:rFonts w:eastAsia="Arial"/>
                <w:sz w:val="20"/>
                <w:szCs w:val="20"/>
              </w:rPr>
              <w:t>tiltak?</w:t>
            </w:r>
            <w:r w:rsidRPr="00CD7810" w:rsidR="00D832CA">
              <w:rPr>
                <w:rFonts w:eastAsia="Arial"/>
                <w:sz w:val="20"/>
                <w:szCs w:val="20"/>
              </w:rPr>
              <w:br/>
            </w:r>
            <w:r w:rsidRPr="00CD7810" w:rsidR="00D832CA">
              <w:rPr>
                <w:b w:val="0"/>
                <w:bCs w:val="0"/>
                <w:i/>
                <w:iCs/>
                <w:sz w:val="16"/>
                <w:szCs w:val="16"/>
              </w:rPr>
              <w:t>Beskriv hvorda</w:t>
            </w:r>
            <w:r w:rsidRPr="00CD7810" w:rsidR="00991113">
              <w:rPr>
                <w:b w:val="0"/>
                <w:bCs w:val="0"/>
                <w:i/>
                <w:iCs/>
                <w:sz w:val="16"/>
                <w:szCs w:val="16"/>
              </w:rPr>
              <w:t>n</w:t>
            </w:r>
            <w:r w:rsidRPr="00CD7810" w:rsidR="00D832CA">
              <w:rPr>
                <w:b w:val="0"/>
                <w:bCs w:val="0"/>
                <w:i/>
                <w:iCs/>
                <w:sz w:val="16"/>
                <w:szCs w:val="16"/>
              </w:rPr>
              <w:t xml:space="preserve">, inkludert </w:t>
            </w:r>
            <w:r w:rsidRPr="00CD7810" w:rsidR="00991113">
              <w:rPr>
                <w:b w:val="0"/>
                <w:bCs w:val="0"/>
                <w:i/>
                <w:iCs/>
                <w:sz w:val="16"/>
                <w:szCs w:val="16"/>
              </w:rPr>
              <w:t xml:space="preserve">hyppighet, </w:t>
            </w:r>
            <w:r w:rsidRPr="00CD7810" w:rsidR="00D832CA">
              <w:rPr>
                <w:b w:val="0"/>
                <w:bCs w:val="0"/>
                <w:i/>
                <w:iCs/>
                <w:sz w:val="16"/>
                <w:szCs w:val="16"/>
              </w:rPr>
              <w:t>dokument</w:t>
            </w:r>
            <w:r w:rsidRPr="00CD7810" w:rsidR="00991113">
              <w:rPr>
                <w:b w:val="0"/>
                <w:bCs w:val="0"/>
                <w:i/>
                <w:iCs/>
                <w:sz w:val="16"/>
                <w:szCs w:val="16"/>
              </w:rPr>
              <w:t xml:space="preserve">asjon og </w:t>
            </w:r>
            <w:r w:rsidRPr="00CD7810" w:rsidR="00D832CA">
              <w:rPr>
                <w:b w:val="0"/>
                <w:bCs w:val="0"/>
                <w:i/>
                <w:iCs/>
                <w:sz w:val="16"/>
                <w:szCs w:val="16"/>
              </w:rPr>
              <w:t>rapporter</w:t>
            </w:r>
            <w:r w:rsidRPr="00CD7810" w:rsidR="00991113">
              <w:rPr>
                <w:b w:val="0"/>
                <w:bCs w:val="0"/>
                <w:i/>
                <w:iCs/>
                <w:sz w:val="16"/>
                <w:szCs w:val="16"/>
              </w:rPr>
              <w:t>ing.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D562B6" w:rsidR="00273101" w:rsidP="005647B8" w:rsidRDefault="00273101" w14:paraId="724E4197" w14:textId="676648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Pr="00371759" w:rsidR="00273101" w:rsidTr="2B1E2653" w14:paraId="3AC58B5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273101" w14:paraId="6F9DA4DE" w14:textId="6388DEB8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Sårbarhetstesting (penetrasjonstesting)</w:t>
            </w:r>
            <w:r w:rsidRPr="00CD7810" w:rsidR="00D260FE">
              <w:rPr>
                <w:rFonts w:eastAsia="Arial"/>
                <w:sz w:val="20"/>
                <w:szCs w:val="20"/>
              </w:rPr>
              <w:t>.</w:t>
            </w:r>
            <w:r w:rsidRPr="00CD7810">
              <w:rPr>
                <w:rFonts w:eastAsia="Arial"/>
                <w:sz w:val="20"/>
                <w:szCs w:val="20"/>
              </w:rPr>
              <w:t xml:space="preserve"> </w:t>
            </w:r>
            <w:r w:rsidRPr="00CD7810" w:rsidR="0088677D">
              <w:rPr>
                <w:rFonts w:eastAsia="Arial"/>
                <w:sz w:val="20"/>
                <w:szCs w:val="20"/>
              </w:rPr>
              <w:br/>
            </w:r>
            <w:r w:rsidRPr="00CD7810" w:rsidR="003E4592">
              <w:rPr>
                <w:i/>
                <w:iCs/>
                <w:sz w:val="16"/>
                <w:szCs w:val="16"/>
              </w:rPr>
              <w:t xml:space="preserve">Utføres sårbarhetstesting jevning? Beskriv rutiner og hyppighet, samt kundens tilgang til rapport fra sårbarhetstesting.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D562B6" w:rsidR="00273101" w:rsidP="005647B8" w:rsidRDefault="00273101" w14:paraId="0DCADE79" w14:textId="5AE56D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Pr="00371759" w:rsidR="00273101" w:rsidTr="2B1E2653" w14:paraId="32FC2C1A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F929FC" w14:paraId="55F62701" w14:textId="7F72482F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G</w:t>
            </w:r>
            <w:r w:rsidRPr="00CD7810" w:rsidR="00273101">
              <w:rPr>
                <w:rFonts w:eastAsia="Arial"/>
                <w:sz w:val="20"/>
                <w:szCs w:val="20"/>
              </w:rPr>
              <w:t>rensesnitt</w:t>
            </w:r>
            <w:r w:rsidRPr="00CD7810" w:rsidR="00072F5F">
              <w:rPr>
                <w:rFonts w:eastAsia="Arial"/>
                <w:sz w:val="20"/>
                <w:szCs w:val="20"/>
              </w:rPr>
              <w:t xml:space="preserve"> til</w:t>
            </w:r>
            <w:r w:rsidRPr="00CD7810" w:rsidR="00273101">
              <w:rPr>
                <w:rFonts w:eastAsia="Arial"/>
                <w:sz w:val="20"/>
                <w:szCs w:val="20"/>
              </w:rPr>
              <w:t xml:space="preserve"> løsningen</w:t>
            </w:r>
            <w:r w:rsidRPr="00CD7810" w:rsidR="00D260FE">
              <w:rPr>
                <w:rFonts w:eastAsia="Arial"/>
                <w:sz w:val="20"/>
                <w:szCs w:val="20"/>
              </w:rPr>
              <w:t>.</w:t>
            </w:r>
            <w:r w:rsidRPr="00CD7810" w:rsidR="00072F5F">
              <w:rPr>
                <w:rFonts w:eastAsia="Arial"/>
                <w:sz w:val="20"/>
                <w:szCs w:val="20"/>
              </w:rPr>
              <w:br/>
            </w:r>
            <w:r w:rsidRPr="00CD7810" w:rsidR="00072F5F">
              <w:rPr>
                <w:i/>
                <w:iCs/>
                <w:sz w:val="16"/>
                <w:szCs w:val="16"/>
              </w:rPr>
              <w:t>Beskriv hvilke grensesnitt som tilbys (</w:t>
            </w:r>
            <w:r w:rsidRPr="00CD7810" w:rsidR="000E7740">
              <w:rPr>
                <w:i/>
                <w:iCs/>
                <w:sz w:val="16"/>
                <w:szCs w:val="16"/>
              </w:rPr>
              <w:t>f.eks.</w:t>
            </w:r>
            <w:r w:rsidRPr="00CD7810">
              <w:rPr>
                <w:i/>
                <w:iCs/>
                <w:sz w:val="16"/>
                <w:szCs w:val="16"/>
              </w:rPr>
              <w:t xml:space="preserve">  web, </w:t>
            </w:r>
            <w:r w:rsidRPr="00CD7810" w:rsidR="00072F5F">
              <w:rPr>
                <w:i/>
                <w:iCs/>
                <w:sz w:val="16"/>
                <w:szCs w:val="16"/>
              </w:rPr>
              <w:t>mobilapplikasjon</w:t>
            </w:r>
            <w:r w:rsidRPr="00CD7810">
              <w:rPr>
                <w:i/>
                <w:iCs/>
                <w:sz w:val="16"/>
                <w:szCs w:val="16"/>
              </w:rPr>
              <w:t xml:space="preserve"> </w:t>
            </w:r>
            <w:r w:rsidRPr="00CD7810" w:rsidR="000E7740">
              <w:rPr>
                <w:i/>
                <w:iCs/>
                <w:sz w:val="16"/>
                <w:szCs w:val="16"/>
              </w:rPr>
              <w:t>el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D562B6" w:rsidR="00273101" w:rsidP="005647B8" w:rsidRDefault="00273101" w14:paraId="5F4346B3" w14:textId="615AC6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273101" w:rsidTr="2B1E2653" w14:paraId="4896E05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813B4A" w:rsidP="00CD7810" w:rsidRDefault="00273101" w14:paraId="6C4D642B" w14:textId="4D1AF6AB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Spørsmål om webgrensesnitt</w:t>
            </w:r>
            <w:r w:rsidRPr="00CD7810" w:rsidR="00D260FE">
              <w:rPr>
                <w:rFonts w:eastAsia="Arial"/>
                <w:sz w:val="20"/>
                <w:szCs w:val="20"/>
              </w:rPr>
              <w:t>.</w:t>
            </w:r>
          </w:p>
          <w:p w:rsidRPr="00CD7810" w:rsidR="00AB0BED" w:rsidP="00CD7810" w:rsidRDefault="00DD2573" w14:paraId="3723EA2B" w14:textId="77777777">
            <w:pPr>
              <w:pStyle w:val="Listeavsnitt"/>
              <w:rPr>
                <w:rFonts w:eastAsia="Arial"/>
                <w:i/>
                <w:iCs/>
                <w:sz w:val="16"/>
                <w:szCs w:val="16"/>
              </w:rPr>
            </w:pPr>
            <w:r w:rsidRPr="00CD7810">
              <w:rPr>
                <w:rFonts w:eastAsia="Arial"/>
                <w:i/>
                <w:iCs/>
                <w:sz w:val="16"/>
                <w:szCs w:val="16"/>
              </w:rPr>
              <w:t>Beskriv minimum:</w:t>
            </w:r>
          </w:p>
          <w:p w:rsidRPr="00AB0BED" w:rsidR="00DD2573" w:rsidP="00CD7810" w:rsidRDefault="00DD2573" w14:paraId="3DD0D07F" w14:textId="76820AE6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Hvordan håndteres autentisering i webgrensesnittet?</w:t>
            </w:r>
          </w:p>
          <w:p w:rsidRPr="008D536E" w:rsidR="008D536E" w:rsidP="00CD7810" w:rsidRDefault="00DD2573" w14:paraId="7DE36B5D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Brukes </w:t>
            </w:r>
            <w:proofErr w:type="spellStart"/>
            <w:r w:rsidRPr="00896D04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tofaktorautentisering</w:t>
            </w:r>
            <w:proofErr w:type="spellEnd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 (2FA)</w:t>
            </w:r>
            <w:r w:rsid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?</w:t>
            </w:r>
          </w:p>
          <w:p w:rsidRPr="00AB0BED" w:rsidR="00DD2573" w:rsidP="00CD7810" w:rsidRDefault="008D536E" w14:paraId="0EDB7B32" w14:textId="0CAAA86E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Er autentiseringen</w:t>
            </w:r>
            <w:r w:rsidR="00773D18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B0BED" w:rsidR="00DD2573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phisingresistent</w:t>
            </w:r>
            <w:proofErr w:type="spellEnd"/>
            <w:r w:rsidRPr="00AB0BED" w:rsidR="00DD2573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?</w:t>
            </w:r>
          </w:p>
          <w:p w:rsidRPr="00AB0BED" w:rsidR="00DD2573" w:rsidP="00CD7810" w:rsidRDefault="00DD2573" w14:paraId="1511E597" w14:textId="0DE820FD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Hvordan autentiseres brukere mot applikasjonen? </w:t>
            </w:r>
            <w:r w:rsidR="00EA5DB1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(E</w:t>
            </w: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gen brukerbase, AD/Entra ID</w:t>
            </w:r>
            <w:r w:rsidR="00EA5DB1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, ID-porten eller a</w:t>
            </w: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nne</w:t>
            </w:r>
            <w:r w:rsidR="00A9059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t)</w:t>
            </w:r>
          </w:p>
          <w:p w:rsidRPr="00AB0BED" w:rsidR="00DD2573" w:rsidP="00CD7810" w:rsidRDefault="00DD2573" w14:paraId="6AA17CB6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Hvordan sikres dataoverføring i webgrensesnittet?</w:t>
            </w:r>
          </w:p>
          <w:p w:rsidRPr="00AB0BED" w:rsidR="00DD2573" w:rsidP="00CD7810" w:rsidRDefault="00DD2573" w14:paraId="503A4E6C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Er dataoverføringen kryptert (f.eks. via HTTPS)?</w:t>
            </w:r>
          </w:p>
          <w:p w:rsidRPr="00AB0BED" w:rsidR="00DD2573" w:rsidP="00CD7810" w:rsidRDefault="00DD2573" w14:paraId="67DF6C2F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Hvilke tiltak er på plass for å beskytte mot vanlige </w:t>
            </w:r>
            <w:proofErr w:type="spellStart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webangrep</w:t>
            </w:r>
            <w:proofErr w:type="spellEnd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?</w:t>
            </w:r>
          </w:p>
          <w:p w:rsidRPr="00AB0BED" w:rsidR="00DD2573" w:rsidP="00CD7810" w:rsidRDefault="00DD2573" w14:paraId="014636F2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Hvordan håndterer dere trusler som SQL-injeksjon, XSS (Cross-Site </w:t>
            </w:r>
            <w:proofErr w:type="spellStart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Scripting</w:t>
            </w:r>
            <w:proofErr w:type="spellEnd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), og CSRF (Cross-Site </w:t>
            </w:r>
            <w:proofErr w:type="spellStart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Request</w:t>
            </w:r>
            <w:proofErr w:type="spellEnd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Forgery</w:t>
            </w:r>
            <w:proofErr w:type="spellEnd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)?</w:t>
            </w:r>
          </w:p>
          <w:p w:rsidRPr="00AB0BED" w:rsidR="00273101" w:rsidP="00885251" w:rsidRDefault="00DD2573" w14:paraId="6145B8C0" w14:textId="7DB69CA8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i/>
                <w:iCs/>
                <w:sz w:val="16"/>
                <w:szCs w:val="16"/>
              </w:rPr>
            </w:pP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Er det </w:t>
            </w:r>
            <w:proofErr w:type="spellStart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caching</w:t>
            </w:r>
            <w:proofErr w:type="spellEnd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 av data i nettleseren? Hva slags data </w:t>
            </w:r>
            <w:proofErr w:type="spellStart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caches</w:t>
            </w:r>
            <w:proofErr w:type="spellEnd"/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 i nettleseren og hvordan sikres det at data ikke lagres i cash lengre enn nødvendig?</w:t>
            </w:r>
            <w:r w:rsidRPr="00AB0BED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br/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D562B6" w:rsidR="00273101" w:rsidP="0075626F" w:rsidRDefault="00273101" w14:paraId="4ACD7F3B" w14:textId="24359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Pr="00371759" w:rsidR="00273101" w:rsidTr="2B1E2653" w14:paraId="337E8AB7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273101" w14:paraId="189C57FD" w14:textId="56CA1F40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Spørsmål om mobilapplikasjon</w:t>
            </w:r>
            <w:r w:rsidRPr="00CD7810" w:rsidR="00EC120B">
              <w:rPr>
                <w:rFonts w:eastAsia="Arial"/>
                <w:sz w:val="20"/>
                <w:szCs w:val="20"/>
              </w:rPr>
              <w:t>.</w:t>
            </w:r>
          </w:p>
          <w:p w:rsidRPr="00CD7810" w:rsidR="000A27CA" w:rsidP="00CD7810" w:rsidRDefault="000A27CA" w14:paraId="57D8243B" w14:textId="77777777">
            <w:pPr>
              <w:pStyle w:val="Listeavsnitt"/>
              <w:rPr>
                <w:rFonts w:eastAsia="Arial"/>
                <w:i/>
                <w:iCs/>
                <w:sz w:val="16"/>
                <w:szCs w:val="16"/>
              </w:rPr>
            </w:pPr>
            <w:r w:rsidRPr="00CD7810">
              <w:rPr>
                <w:rFonts w:eastAsia="Arial"/>
                <w:i/>
                <w:iCs/>
                <w:sz w:val="16"/>
                <w:szCs w:val="16"/>
              </w:rPr>
              <w:t>Beskriv minimum:</w:t>
            </w:r>
          </w:p>
          <w:p w:rsidRPr="000A27CA" w:rsidR="000A27CA" w:rsidP="00CD7810" w:rsidRDefault="000A27CA" w14:paraId="0A440F7C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Hvordan håndteres autentisering i mobilapplikasjonen?</w:t>
            </w:r>
          </w:p>
          <w:p w:rsidRPr="000A27CA" w:rsidR="000A27CA" w:rsidP="00CD7810" w:rsidRDefault="000A27CA" w14:paraId="7012CF27" w14:textId="4C68018C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Støttes</w:t>
            </w:r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 biometrisk autentisering (f.eks. </w:t>
            </w:r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fingeravtrykk eller ansiktsgjenkjenning)?</w:t>
            </w:r>
          </w:p>
          <w:p w:rsidRPr="000A27CA" w:rsidR="000A27CA" w:rsidP="00CD7810" w:rsidRDefault="000A27CA" w14:paraId="1CA1F378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Hvordan sikres dataoverføring i mobilapplikasjonen?</w:t>
            </w:r>
          </w:p>
          <w:p w:rsidRPr="000A27CA" w:rsidR="000A27CA" w:rsidP="00CD7810" w:rsidRDefault="000A27CA" w14:paraId="0C061671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Er dataoverføringen kryptert (f.eks. via TLS)?</w:t>
            </w:r>
          </w:p>
          <w:p w:rsidRPr="000A27CA" w:rsidR="000A27CA" w:rsidP="00CD7810" w:rsidRDefault="000A27CA" w14:paraId="6097AA57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Hvilke tiltak er på plass for å beskytte mot sikkerhetstrusler i mobilapplikasjonen?</w:t>
            </w:r>
          </w:p>
          <w:p w:rsidRPr="000A27CA" w:rsidR="000A27CA" w:rsidP="00CD7810" w:rsidRDefault="000A27CA" w14:paraId="356EBBC6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Hvordan håndterer dere trusler som man-in-</w:t>
            </w:r>
            <w:proofErr w:type="spellStart"/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the</w:t>
            </w:r>
            <w:proofErr w:type="spellEnd"/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-</w:t>
            </w:r>
            <w:proofErr w:type="spellStart"/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middle</w:t>
            </w:r>
            <w:proofErr w:type="spellEnd"/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-angrep og </w:t>
            </w:r>
            <w:proofErr w:type="spellStart"/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malware</w:t>
            </w:r>
            <w:proofErr w:type="spellEnd"/>
            <w:r w:rsidRPr="000A27CA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?</w:t>
            </w:r>
          </w:p>
          <w:p w:rsidRPr="004632CB" w:rsidR="004632CB" w:rsidP="00CD7810" w:rsidRDefault="000A27CA" w14:paraId="3647BEA0" w14:textId="77777777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4632CB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Hvordan sikrer dere at oppdateringer av iOS- eller Android-innstillinger, spesielt når det gjelder biometrisk pålogging, blir ivaretatt i mobilapplikasjonen?</w:t>
            </w:r>
          </w:p>
          <w:p w:rsidRPr="00112D18" w:rsidR="00273101" w:rsidP="00CD7810" w:rsidRDefault="000A27CA" w14:paraId="63B15E85" w14:textId="7582EAAC">
            <w:pPr>
              <w:pStyle w:val="Listeavsnitt"/>
              <w:numPr>
                <w:ilvl w:val="1"/>
                <w:numId w:val="19"/>
              </w:numPr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</w:pPr>
            <w:r w:rsidRPr="004632CB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Hvilke tilganger til enheten krever mobilapplikasjonen (eksempel: mikrofon, </w:t>
            </w:r>
            <w:r w:rsidRPr="004632CB" w:rsidR="00861FD1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kamera </w:t>
            </w:r>
            <w:r w:rsidRPr="004632CB" w:rsidR="00861FD1">
              <w:rPr>
                <w:rFonts w:eastAsia="Arial"/>
                <w:i/>
                <w:iCs/>
                <w:sz w:val="16"/>
                <w:szCs w:val="16"/>
              </w:rPr>
              <w:t>og</w:t>
            </w:r>
            <w:r w:rsidRPr="004632CB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 xml:space="preserve"> lokasjon)? </w:t>
            </w:r>
            <w:r w:rsidR="00112D18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br/>
            </w:r>
            <w:r w:rsidRPr="004632CB">
              <w:rPr>
                <w:rFonts w:eastAsia="Arial"/>
                <w:b w:val="0"/>
                <w:bCs w:val="0"/>
                <w:i/>
                <w:iCs/>
                <w:sz w:val="16"/>
                <w:szCs w:val="16"/>
              </w:rPr>
              <w:t>Er alle tilgangene nødvendige for å utfylle formålet med applikasjonen?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112D18" w:rsidR="00273101" w:rsidP="00112D18" w:rsidRDefault="00273101" w14:paraId="268410A0" w14:textId="38F04D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Pr="00371759" w:rsidR="00273101" w:rsidTr="2B1E2653" w14:paraId="2C5853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273101" w14:paraId="07179657" w14:textId="231DAF72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IPV6</w:t>
            </w:r>
            <w:r w:rsidRPr="00CD7810" w:rsidR="00EC120B">
              <w:rPr>
                <w:rFonts w:eastAsia="Arial"/>
                <w:sz w:val="20"/>
                <w:szCs w:val="20"/>
              </w:rPr>
              <w:t>.</w:t>
            </w:r>
            <w:r w:rsidRPr="00CD7810" w:rsidR="00112D18">
              <w:rPr>
                <w:rFonts w:eastAsia="Arial"/>
                <w:sz w:val="20"/>
                <w:szCs w:val="20"/>
              </w:rPr>
              <w:br/>
            </w:r>
            <w:r w:rsidRPr="00CD7810" w:rsidR="00112D18">
              <w:rPr>
                <w:rFonts w:eastAsia="Arial"/>
                <w:i/>
                <w:iCs/>
                <w:sz w:val="16"/>
                <w:szCs w:val="16"/>
              </w:rPr>
              <w:t>Har løsningen støtte for eller planer for støtte for IPV6?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437716" w:rsidR="00273101" w:rsidP="006224E2" w:rsidRDefault="00273101" w14:paraId="2EEF45DF" w14:textId="59D1E280">
            <w:pPr>
              <w:pStyle w:val="Listeavsnit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Pr="00371759" w:rsidR="00273101" w:rsidTr="2B1E2653" w14:paraId="15E6E786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273101" w14:paraId="4AC5F38A" w14:textId="44E0700C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i/>
                <w:iCs/>
                <w:sz w:val="16"/>
                <w:szCs w:val="16"/>
              </w:rPr>
            </w:pPr>
            <w:r w:rsidRPr="00CD7810">
              <w:rPr>
                <w:rFonts w:eastAsia="Arial"/>
                <w:sz w:val="20"/>
                <w:szCs w:val="20"/>
              </w:rPr>
              <w:t>Underleverandører</w:t>
            </w:r>
            <w:r w:rsidRPr="00CD7810" w:rsidR="00EC120B">
              <w:rPr>
                <w:rFonts w:eastAsia="Arial"/>
                <w:sz w:val="20"/>
                <w:szCs w:val="20"/>
              </w:rPr>
              <w:t>.</w:t>
            </w:r>
            <w:r w:rsidRPr="00CD7810" w:rsidR="004D5068">
              <w:rPr>
                <w:rFonts w:eastAsia="Arial"/>
                <w:sz w:val="20"/>
                <w:szCs w:val="20"/>
              </w:rPr>
              <w:br/>
            </w:r>
            <w:r w:rsidRPr="00CD7810" w:rsidR="004D5068">
              <w:rPr>
                <w:rFonts w:eastAsia="Arial"/>
                <w:i/>
                <w:iCs/>
                <w:sz w:val="16"/>
                <w:szCs w:val="16"/>
              </w:rPr>
              <w:t xml:space="preserve">Beskriv risiko knyttet til </w:t>
            </w:r>
            <w:proofErr w:type="gramStart"/>
            <w:r w:rsidRPr="00CD7810" w:rsidR="004D5068">
              <w:rPr>
                <w:rFonts w:eastAsia="Arial"/>
                <w:i/>
                <w:iCs/>
                <w:sz w:val="16"/>
                <w:szCs w:val="16"/>
              </w:rPr>
              <w:t>potensielle</w:t>
            </w:r>
            <w:proofErr w:type="gramEnd"/>
            <w:r w:rsidRPr="00CD7810" w:rsidR="004D5068">
              <w:rPr>
                <w:rFonts w:eastAsia="Arial"/>
                <w:i/>
                <w:iCs/>
                <w:sz w:val="16"/>
                <w:szCs w:val="16"/>
              </w:rPr>
              <w:t xml:space="preserve"> oppkjøp av underleverandører av selskaper med uønskede tilknytninger</w:t>
            </w:r>
            <w:r w:rsidRPr="00CD7810" w:rsidR="00EC275A">
              <w:rPr>
                <w:rFonts w:eastAsia="Arial"/>
                <w:i/>
                <w:iCs/>
                <w:sz w:val="16"/>
                <w:szCs w:val="16"/>
              </w:rPr>
              <w:t>, samt eventuelle tiltak for å forhindre</w:t>
            </w:r>
            <w:r w:rsidRPr="00CD7810" w:rsidR="00356999">
              <w:rPr>
                <w:rFonts w:eastAsia="Arial"/>
                <w:i/>
                <w:iCs/>
                <w:sz w:val="16"/>
                <w:szCs w:val="16"/>
              </w:rPr>
              <w:t xml:space="preserve"> slike oppkjøp eller konsekvensene av slike oppkjøp.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273101" w:rsidP="006224E2" w:rsidRDefault="00273101" w14:paraId="271CC60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273101" w:rsidTr="2B1E2653" w14:paraId="6C629D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273101" w14:paraId="79BB53A8" w14:textId="713748B5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 xml:space="preserve">Hjemmearbeid/fjernarbeid for ansatte hos leverandør </w:t>
            </w:r>
            <w:r w:rsidRPr="00CD7810" w:rsidR="0000661A">
              <w:rPr>
                <w:rFonts w:eastAsia="Arial"/>
                <w:sz w:val="20"/>
                <w:szCs w:val="20"/>
              </w:rPr>
              <w:t>og underleverandør</w:t>
            </w:r>
            <w:r w:rsidRPr="00CD7810" w:rsidR="00EC120B">
              <w:rPr>
                <w:rFonts w:eastAsia="Arial"/>
                <w:sz w:val="20"/>
                <w:szCs w:val="20"/>
              </w:rPr>
              <w:t>.</w:t>
            </w:r>
            <w:r w:rsidRPr="00CD7810" w:rsidR="00D82CDB">
              <w:rPr>
                <w:rFonts w:eastAsia="Arial"/>
                <w:sz w:val="20"/>
                <w:szCs w:val="20"/>
              </w:rPr>
              <w:br/>
            </w:r>
            <w:r w:rsidRPr="00CD7810" w:rsidR="00D82CDB">
              <w:rPr>
                <w:rFonts w:eastAsia="Arial"/>
                <w:i/>
                <w:iCs/>
                <w:sz w:val="16"/>
                <w:szCs w:val="16"/>
              </w:rPr>
              <w:t xml:space="preserve">Beskriv retningslinjer og krav </w:t>
            </w:r>
            <w:r w:rsidRPr="00CD7810" w:rsidR="00C55870">
              <w:rPr>
                <w:rFonts w:eastAsia="Arial"/>
                <w:i/>
                <w:iCs/>
                <w:sz w:val="16"/>
                <w:szCs w:val="16"/>
              </w:rPr>
              <w:t xml:space="preserve">for å sikre kunder data på </w:t>
            </w:r>
            <w:r w:rsidRPr="00CD7810" w:rsidR="00D82CDB">
              <w:rPr>
                <w:rFonts w:eastAsia="Arial"/>
                <w:i/>
                <w:iCs/>
                <w:sz w:val="16"/>
                <w:szCs w:val="16"/>
              </w:rPr>
              <w:t>ansattes enheter?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273101" w:rsidP="006224E2" w:rsidRDefault="00273101" w14:paraId="22853C2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273101" w:rsidTr="2B1E2653" w14:paraId="72A4D4ED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273101" w14:paraId="5B039E1A" w14:textId="2D887892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Sertifiseringer</w:t>
            </w:r>
            <w:r w:rsidRPr="00CD7810" w:rsidR="00EC120B">
              <w:rPr>
                <w:rFonts w:eastAsia="Arial"/>
                <w:sz w:val="20"/>
                <w:szCs w:val="20"/>
              </w:rPr>
              <w:t>.</w:t>
            </w:r>
            <w:r w:rsidRPr="00CD7810" w:rsidR="00A80013">
              <w:rPr>
                <w:rFonts w:eastAsia="Arial"/>
                <w:sz w:val="20"/>
                <w:szCs w:val="20"/>
              </w:rPr>
              <w:br/>
            </w:r>
            <w:r w:rsidRPr="00CD7810" w:rsidR="00A80013">
              <w:rPr>
                <w:rFonts w:eastAsia="Arial"/>
                <w:i/>
                <w:iCs/>
                <w:sz w:val="16"/>
                <w:szCs w:val="16"/>
              </w:rPr>
              <w:t>Beskriv relevante sertifiseringer som dokumenterer kompetanse og praksis innen informasjonssikkerhet, personvern og/eller kunstig intelligens? Eksempler: ISO/IEC 27001, ISO/IEC 27701, ISO/IEC 42001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273101" w:rsidP="006224E2" w:rsidRDefault="00273101" w14:paraId="34D536D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273101" w:rsidTr="2B1E2653" w14:paraId="6E62AA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273101" w14:paraId="4A6EA796" w14:textId="6786355B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i/>
                <w:iCs/>
                <w:sz w:val="16"/>
                <w:szCs w:val="16"/>
              </w:rPr>
            </w:pPr>
            <w:r w:rsidRPr="00CD7810">
              <w:rPr>
                <w:rFonts w:eastAsia="Arial"/>
                <w:sz w:val="20"/>
                <w:szCs w:val="20"/>
              </w:rPr>
              <w:t>Risikovurdering</w:t>
            </w:r>
            <w:r w:rsidRPr="00CD7810" w:rsidR="00EC120B">
              <w:rPr>
                <w:rFonts w:eastAsia="Arial"/>
                <w:sz w:val="20"/>
                <w:szCs w:val="20"/>
              </w:rPr>
              <w:t>.</w:t>
            </w:r>
            <w:r w:rsidRPr="00CD7810" w:rsidR="000F4AAA">
              <w:rPr>
                <w:rFonts w:eastAsia="Arial"/>
                <w:sz w:val="20"/>
                <w:szCs w:val="20"/>
              </w:rPr>
              <w:br/>
            </w:r>
            <w:r w:rsidRPr="00CD7810" w:rsidR="000F4AAA">
              <w:rPr>
                <w:rFonts w:eastAsia="Arial"/>
                <w:i/>
                <w:iCs/>
                <w:sz w:val="16"/>
                <w:szCs w:val="16"/>
              </w:rPr>
              <w:t>Beskriv hvordan tilbyder arbeider med</w:t>
            </w:r>
            <w:r w:rsidRPr="00CD7810" w:rsidR="00AC3CD1">
              <w:rPr>
                <w:rFonts w:eastAsia="Arial"/>
                <w:i/>
                <w:iCs/>
                <w:sz w:val="16"/>
                <w:szCs w:val="16"/>
              </w:rPr>
              <w:t xml:space="preserve"> </w:t>
            </w:r>
            <w:r w:rsidRPr="00CD7810" w:rsidR="000F4AAA">
              <w:rPr>
                <w:rFonts w:eastAsia="Arial"/>
                <w:i/>
                <w:iCs/>
                <w:sz w:val="16"/>
                <w:szCs w:val="16"/>
              </w:rPr>
              <w:t xml:space="preserve">risikovurderinger </w:t>
            </w:r>
            <w:r w:rsidRPr="00CD7810" w:rsidR="00AC3CD1">
              <w:rPr>
                <w:rFonts w:eastAsia="Arial"/>
                <w:i/>
                <w:iCs/>
                <w:sz w:val="16"/>
                <w:szCs w:val="16"/>
              </w:rPr>
              <w:t xml:space="preserve">knyttet til </w:t>
            </w:r>
            <w:r w:rsidRPr="00CD7810" w:rsidR="000F4AAA">
              <w:rPr>
                <w:rFonts w:eastAsia="Arial"/>
                <w:i/>
                <w:iCs/>
                <w:sz w:val="16"/>
                <w:szCs w:val="16"/>
              </w:rPr>
              <w:t>identifiser</w:t>
            </w:r>
            <w:r w:rsidRPr="00CD7810" w:rsidR="00AC3CD1">
              <w:rPr>
                <w:rFonts w:eastAsia="Arial"/>
                <w:i/>
                <w:iCs/>
                <w:sz w:val="16"/>
                <w:szCs w:val="16"/>
              </w:rPr>
              <w:t>ing</w:t>
            </w:r>
            <w:r w:rsidRPr="00CD7810" w:rsidR="000F4AAA">
              <w:rPr>
                <w:rFonts w:eastAsia="Arial"/>
                <w:i/>
                <w:iCs/>
                <w:sz w:val="16"/>
                <w:szCs w:val="16"/>
              </w:rPr>
              <w:t xml:space="preserve"> og håndter</w:t>
            </w:r>
            <w:r w:rsidRPr="00CD7810" w:rsidR="00AC3CD1">
              <w:rPr>
                <w:rFonts w:eastAsia="Arial"/>
                <w:i/>
                <w:iCs/>
                <w:sz w:val="16"/>
                <w:szCs w:val="16"/>
              </w:rPr>
              <w:t>ing av</w:t>
            </w:r>
            <w:r w:rsidRPr="00CD7810" w:rsidR="000F4AAA">
              <w:rPr>
                <w:rFonts w:eastAsia="Arial"/>
                <w:i/>
                <w:iCs/>
                <w:sz w:val="16"/>
                <w:szCs w:val="16"/>
              </w:rPr>
              <w:t xml:space="preserve"> sikkerhetstrusler</w:t>
            </w:r>
            <w:r w:rsidRPr="00CD7810" w:rsidR="00406CB8">
              <w:rPr>
                <w:rFonts w:eastAsia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273101" w:rsidP="006224E2" w:rsidRDefault="00273101" w14:paraId="121FF0B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273101" w:rsidTr="2B1E2653" w14:paraId="5E2C511C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CD7810" w:rsidR="00273101" w:rsidP="00CD7810" w:rsidRDefault="000B0BFF" w14:paraId="7BEB9FB8" w14:textId="22B9C65E">
            <w:pPr>
              <w:pStyle w:val="Listeavsnitt"/>
              <w:numPr>
                <w:ilvl w:val="0"/>
                <w:numId w:val="19"/>
              </w:numPr>
              <w:rPr>
                <w:rFonts w:eastAsia="Arial"/>
                <w:sz w:val="20"/>
                <w:szCs w:val="20"/>
              </w:rPr>
            </w:pPr>
            <w:r w:rsidRPr="00CD7810">
              <w:rPr>
                <w:rFonts w:eastAsia="Arial"/>
                <w:sz w:val="20"/>
                <w:szCs w:val="20"/>
              </w:rPr>
              <w:t>Lenker til relevant</w:t>
            </w:r>
            <w:r w:rsidRPr="00CD7810" w:rsidR="00273101">
              <w:rPr>
                <w:rFonts w:eastAsia="Arial"/>
                <w:sz w:val="20"/>
                <w:szCs w:val="20"/>
              </w:rPr>
              <w:t xml:space="preserve"> </w:t>
            </w:r>
            <w:r w:rsidRPr="00CD7810">
              <w:rPr>
                <w:rFonts w:eastAsia="Arial"/>
                <w:sz w:val="20"/>
                <w:szCs w:val="20"/>
              </w:rPr>
              <w:t>sikkerhets</w:t>
            </w:r>
            <w:r w:rsidRPr="00CD7810" w:rsidR="00273101">
              <w:rPr>
                <w:rFonts w:eastAsia="Arial"/>
                <w:sz w:val="20"/>
                <w:szCs w:val="20"/>
              </w:rPr>
              <w:t>dokumentasjon</w:t>
            </w:r>
            <w:r w:rsidRPr="00CD7810" w:rsidR="00EC120B">
              <w:rPr>
                <w:rFonts w:eastAsia="Arial"/>
                <w:sz w:val="20"/>
                <w:szCs w:val="20"/>
              </w:rPr>
              <w:t>.</w:t>
            </w:r>
            <w:r w:rsidRPr="00CD7810" w:rsidR="0020198E">
              <w:rPr>
                <w:rFonts w:eastAsia="Arial"/>
                <w:sz w:val="20"/>
                <w:szCs w:val="20"/>
              </w:rPr>
              <w:br/>
            </w:r>
            <w:r w:rsidRPr="00CD7810" w:rsidR="0020198E">
              <w:rPr>
                <w:rFonts w:eastAsia="Arial"/>
                <w:i/>
                <w:iCs/>
                <w:sz w:val="16"/>
                <w:szCs w:val="16"/>
              </w:rPr>
              <w:t xml:space="preserve">Oppgi lenker til </w:t>
            </w:r>
            <w:r w:rsidRPr="00CD7810" w:rsidR="006A5F7F">
              <w:rPr>
                <w:rFonts w:eastAsia="Arial"/>
                <w:i/>
                <w:iCs/>
                <w:sz w:val="16"/>
                <w:szCs w:val="16"/>
              </w:rPr>
              <w:t>relevant sikkerhets</w:t>
            </w:r>
            <w:r w:rsidRPr="00CD7810" w:rsidR="0020198E">
              <w:rPr>
                <w:rFonts w:eastAsia="Arial"/>
                <w:i/>
                <w:iCs/>
                <w:sz w:val="16"/>
                <w:szCs w:val="16"/>
              </w:rPr>
              <w:t>dokumentasjonen</w:t>
            </w:r>
            <w:r w:rsidRPr="00CD7810" w:rsidR="006A5F7F">
              <w:rPr>
                <w:rFonts w:eastAsia="Arial"/>
                <w:i/>
                <w:iCs/>
                <w:sz w:val="16"/>
                <w:szCs w:val="16"/>
              </w:rPr>
              <w:t xml:space="preserve"> som tilbyder kan dele (</w:t>
            </w:r>
            <w:r w:rsidRPr="00CD7810" w:rsidR="00773D18">
              <w:rPr>
                <w:rFonts w:eastAsia="Arial"/>
                <w:i/>
                <w:iCs/>
                <w:sz w:val="16"/>
                <w:szCs w:val="16"/>
              </w:rPr>
              <w:t>f.eks. policyer</w:t>
            </w:r>
            <w:r w:rsidRPr="00CD7810" w:rsidR="0020198E">
              <w:rPr>
                <w:rFonts w:eastAsia="Arial"/>
                <w:i/>
                <w:iCs/>
                <w:sz w:val="16"/>
                <w:szCs w:val="16"/>
              </w:rPr>
              <w:t>, prosedyrer, manualer, sertifiseringer, rapporter eller annet som er relevant for informasjonssikkerheten i løsningen.</w:t>
            </w:r>
            <w:r w:rsidRPr="00CD7810" w:rsidR="003668FA">
              <w:rPr>
                <w:rFonts w:eastAsia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273101" w:rsidP="006224E2" w:rsidRDefault="00273101" w14:paraId="195B49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674B66" w:rsidTr="2B1E2653" w14:paraId="0BDC93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="00674B66" w:rsidP="00273101" w:rsidRDefault="00674B66" w14:paraId="25833C1B" w14:textId="77777777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674B66" w:rsidP="006224E2" w:rsidRDefault="00674B66" w14:paraId="36A5A5F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502F3E" w:rsidR="00674B66" w:rsidTr="2B1E2653" w14:paraId="7746F4F3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3"/>
            <w:tcMar/>
          </w:tcPr>
          <w:p w:rsidRPr="00FE3810" w:rsidR="00674B66" w:rsidP="00C16F59" w:rsidRDefault="0003140D" w14:paraId="193A93DB" w14:textId="55349FFC" w14:noSpellErr="1">
            <w:pPr>
              <w:pStyle w:val="Overskrift1"/>
              <w:spacing w:before="240"/>
            </w:pPr>
            <w:bookmarkStart w:name="_Toc609468274" w:id="1625133997"/>
            <w:r w:rsidR="2407B58D">
              <w:rPr/>
              <w:t xml:space="preserve">5 - </w:t>
            </w:r>
            <w:r w:rsidR="35CD06B2">
              <w:rPr/>
              <w:t>Tilgangsstyring</w:t>
            </w:r>
            <w:r w:rsidR="45673E8F">
              <w:rPr/>
              <w:t>, autentisering og logging</w:t>
            </w:r>
            <w:bookmarkEnd w:id="1625133997"/>
          </w:p>
        </w:tc>
      </w:tr>
      <w:tr w:rsidRPr="00876425" w:rsidR="00674B66" w:rsidTr="2B1E2653" w14:paraId="514C24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shd w:val="clear" w:color="auto" w:fill="808080" w:themeFill="background1" w:themeFillShade="80"/>
            <w:tcMar/>
            <w:vAlign w:val="center"/>
          </w:tcPr>
          <w:p w:rsidRPr="00391EFD" w:rsidR="00674B66" w:rsidP="00C16F59" w:rsidRDefault="00674B66" w14:paraId="78300E8D" w14:textId="77777777">
            <w:pPr>
              <w:spacing w:before="80" w:after="0" w:line="240" w:lineRule="auto"/>
              <w:rPr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color w:val="FFFFFF" w:themeColor="background1"/>
                <w:sz w:val="20"/>
                <w:szCs w:val="20"/>
                <w:lang w:eastAsia="nb-NO"/>
              </w:rPr>
              <w:t>Kommunens spørsmål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shd w:val="clear" w:color="auto" w:fill="808080" w:themeFill="background1" w:themeFillShade="80"/>
            <w:tcMar/>
            <w:vAlign w:val="center"/>
          </w:tcPr>
          <w:p w:rsidRPr="00391EFD" w:rsidR="00674B66" w:rsidP="00C16F59" w:rsidRDefault="00674B66" w14:paraId="66AB3639" w14:textId="77777777">
            <w:pPr>
              <w:spacing w:before="8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  <w:t>Tilbyders beskrivelse</w:t>
            </w:r>
          </w:p>
        </w:tc>
      </w:tr>
      <w:tr w:rsidRPr="00371759" w:rsidR="005F0384" w:rsidTr="2B1E2653" w14:paraId="79B66AA9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686596" w:rsidR="005F0384" w:rsidP="00686596" w:rsidRDefault="005F0384" w14:paraId="3FCAA8F9" w14:textId="7E4118FB">
            <w:pPr>
              <w:pStyle w:val="Listeavsnitt"/>
              <w:numPr>
                <w:ilvl w:val="0"/>
                <w:numId w:val="20"/>
              </w:numPr>
              <w:rPr>
                <w:rFonts w:eastAsia="Arial"/>
                <w:sz w:val="20"/>
                <w:szCs w:val="20"/>
              </w:rPr>
            </w:pPr>
            <w:r w:rsidRPr="00686596">
              <w:rPr>
                <w:sz w:val="20"/>
                <w:szCs w:val="20"/>
              </w:rPr>
              <w:t>Får ansatte hos kunden tilgang til data online?</w:t>
            </w:r>
            <w:r w:rsidRPr="00686596" w:rsidR="00E20262">
              <w:rPr>
                <w:sz w:val="20"/>
                <w:szCs w:val="20"/>
              </w:rPr>
              <w:br/>
            </w:r>
            <w:r w:rsidRPr="00686596" w:rsidR="005254EB">
              <w:rPr>
                <w:rFonts w:eastAsia="Arial"/>
                <w:bCs w:val="0"/>
                <w:i/>
                <w:iCs/>
                <w:sz w:val="16"/>
                <w:szCs w:val="16"/>
              </w:rPr>
              <w:t>Beskriv</w:t>
            </w:r>
            <w:r w:rsidRPr="00686596" w:rsidR="00E20262">
              <w:rPr>
                <w:rFonts w:eastAsia="Arial"/>
                <w:bCs w:val="0"/>
                <w:i/>
                <w:iCs/>
                <w:sz w:val="16"/>
                <w:szCs w:val="16"/>
              </w:rPr>
              <w:t xml:space="preserve"> hvilke grader av autentisering/sikkerhet kan settes på tilgang?</w:t>
            </w:r>
            <w:r w:rsidRPr="00686596" w:rsidR="00E50AB8">
              <w:rPr>
                <w:rFonts w:eastAsia="Arial"/>
                <w:bCs w:val="0"/>
                <w:i/>
                <w:iCs/>
                <w:sz w:val="16"/>
                <w:szCs w:val="16"/>
              </w:rPr>
              <w:br/>
            </w:r>
            <w:r w:rsidRPr="00686596" w:rsidR="00773D18">
              <w:rPr>
                <w:rFonts w:eastAsia="Arial"/>
                <w:i/>
                <w:iCs/>
                <w:sz w:val="16"/>
                <w:szCs w:val="16"/>
              </w:rPr>
              <w:t>F.eks</w:t>
            </w:r>
            <w:r w:rsidRPr="00686596" w:rsidR="00773D18">
              <w:rPr>
                <w:rFonts w:eastAsia="Arial"/>
                <w:bCs w:val="0"/>
                <w:i/>
                <w:iCs/>
                <w:sz w:val="16"/>
                <w:szCs w:val="16"/>
              </w:rPr>
              <w:t>.</w:t>
            </w:r>
            <w:r w:rsidRPr="00686596" w:rsidR="00E50AB8">
              <w:rPr>
                <w:rFonts w:eastAsia="Arial"/>
                <w:i/>
                <w:iCs/>
                <w:sz w:val="16"/>
                <w:szCs w:val="16"/>
              </w:rPr>
              <w:t xml:space="preserve"> muligheter for krav til VPN, IP-filtrering</w:t>
            </w:r>
            <w:r w:rsidRPr="00686596" w:rsidR="009E46F6">
              <w:rPr>
                <w:rFonts w:eastAsia="Arial"/>
                <w:i/>
                <w:iCs/>
                <w:sz w:val="16"/>
                <w:szCs w:val="16"/>
              </w:rPr>
              <w:t xml:space="preserve">, bruk av </w:t>
            </w:r>
            <w:proofErr w:type="spellStart"/>
            <w:r w:rsidRPr="00686596" w:rsidR="009E46F6">
              <w:rPr>
                <w:rFonts w:eastAsia="Arial"/>
                <w:i/>
                <w:iCs/>
                <w:sz w:val="16"/>
                <w:szCs w:val="16"/>
              </w:rPr>
              <w:t>Conditional</w:t>
            </w:r>
            <w:proofErr w:type="spellEnd"/>
            <w:r w:rsidRPr="00686596" w:rsidR="009E46F6">
              <w:rPr>
                <w:rFonts w:eastAsia="Arial"/>
                <w:i/>
                <w:iCs/>
                <w:sz w:val="16"/>
                <w:szCs w:val="16"/>
              </w:rPr>
              <w:t xml:space="preserve"> Access-regler mv.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5F0384" w:rsidP="005F0384" w:rsidRDefault="005F0384" w14:paraId="5CC12BB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5F0384" w:rsidTr="2B1E2653" w14:paraId="1934D1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686596" w:rsidR="005F0384" w:rsidP="00686596" w:rsidRDefault="005F0384" w14:paraId="157C2881" w14:textId="4BFBC39D">
            <w:pPr>
              <w:pStyle w:val="Listeavsnit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86596">
              <w:rPr>
                <w:sz w:val="20"/>
                <w:szCs w:val="20"/>
              </w:rPr>
              <w:t>Autentisering</w:t>
            </w:r>
            <w:r w:rsidRPr="00686596" w:rsidR="00EC120B">
              <w:rPr>
                <w:sz w:val="20"/>
                <w:szCs w:val="20"/>
              </w:rPr>
              <w:t>.</w:t>
            </w:r>
            <w:r w:rsidRPr="00686596" w:rsidR="009A3D07">
              <w:rPr>
                <w:sz w:val="20"/>
                <w:szCs w:val="20"/>
              </w:rPr>
              <w:br/>
            </w:r>
            <w:r w:rsidRPr="00686596" w:rsidR="009A3D07">
              <w:rPr>
                <w:rFonts w:eastAsia="Arial"/>
                <w:i/>
                <w:iCs/>
                <w:sz w:val="16"/>
                <w:szCs w:val="16"/>
              </w:rPr>
              <w:t>Beskriv hvordan det sikres at autentiseringsløsninge</w:t>
            </w:r>
            <w:r w:rsidRPr="00686596" w:rsidR="008B4A7B">
              <w:rPr>
                <w:rFonts w:eastAsia="Arial"/>
                <w:i/>
                <w:iCs/>
                <w:sz w:val="16"/>
                <w:szCs w:val="16"/>
              </w:rPr>
              <w:t>n</w:t>
            </w:r>
            <w:r w:rsidRPr="00686596" w:rsidR="009A3D07">
              <w:rPr>
                <w:rFonts w:eastAsia="Arial"/>
                <w:i/>
                <w:iCs/>
                <w:sz w:val="16"/>
                <w:szCs w:val="16"/>
              </w:rPr>
              <w:t xml:space="preserve"> til enhver tid er sikker i forhold til det globale trusselbildet?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5F0384" w:rsidP="005F0384" w:rsidRDefault="005F0384" w14:paraId="572A9F7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5F0384" w:rsidTr="2B1E2653" w14:paraId="1934F448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686596" w:rsidR="005F0384" w:rsidP="00686596" w:rsidRDefault="005F0384" w14:paraId="5D83CA24" w14:textId="58ADA838">
            <w:pPr>
              <w:pStyle w:val="Listeavsnitt"/>
              <w:numPr>
                <w:ilvl w:val="0"/>
                <w:numId w:val="20"/>
              </w:numPr>
              <w:rPr>
                <w:rFonts w:eastAsia="Arial"/>
                <w:i/>
                <w:iCs/>
                <w:sz w:val="16"/>
                <w:szCs w:val="16"/>
              </w:rPr>
            </w:pPr>
            <w:r w:rsidRPr="00686596">
              <w:rPr>
                <w:sz w:val="20"/>
                <w:szCs w:val="20"/>
              </w:rPr>
              <w:t>Brukes brukernavn og passord for pålogging til løsningen?</w:t>
            </w:r>
            <w:r w:rsidRPr="00686596" w:rsidR="001A2572">
              <w:rPr>
                <w:sz w:val="20"/>
                <w:szCs w:val="20"/>
              </w:rPr>
              <w:br/>
            </w:r>
            <w:r w:rsidRPr="00686596" w:rsidR="001A2572">
              <w:rPr>
                <w:rFonts w:eastAsia="Arial"/>
                <w:i/>
                <w:iCs/>
                <w:sz w:val="16"/>
                <w:szCs w:val="16"/>
              </w:rPr>
              <w:t>Beskriv passordpolicy, inkl</w:t>
            </w:r>
            <w:r w:rsidRPr="00686596" w:rsidR="00E13888">
              <w:rPr>
                <w:rFonts w:eastAsia="Arial"/>
                <w:i/>
                <w:iCs/>
                <w:sz w:val="16"/>
                <w:szCs w:val="16"/>
              </w:rPr>
              <w:t xml:space="preserve">udert </w:t>
            </w:r>
            <w:r w:rsidRPr="00686596" w:rsidR="001A2572">
              <w:rPr>
                <w:rFonts w:eastAsia="Arial"/>
                <w:i/>
                <w:iCs/>
                <w:sz w:val="16"/>
                <w:szCs w:val="16"/>
              </w:rPr>
              <w:t>krav til passordstyrke og hyppighet for endring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5F0384" w:rsidP="005F0384" w:rsidRDefault="005F0384" w14:paraId="23EEBF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5F0384" w:rsidTr="2B1E2653" w14:paraId="42E5E9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686596" w:rsidR="005F0384" w:rsidP="00686596" w:rsidRDefault="005F0384" w14:paraId="222467C4" w14:textId="0E44E51D">
            <w:pPr>
              <w:pStyle w:val="Listeavsnitt"/>
              <w:numPr>
                <w:ilvl w:val="0"/>
                <w:numId w:val="20"/>
              </w:numPr>
              <w:rPr>
                <w:rFonts w:eastAsia="Arial"/>
                <w:i/>
                <w:iCs/>
                <w:sz w:val="16"/>
                <w:szCs w:val="16"/>
              </w:rPr>
            </w:pPr>
            <w:r w:rsidRPr="00686596">
              <w:rPr>
                <w:sz w:val="20"/>
                <w:szCs w:val="20"/>
              </w:rPr>
              <w:t>Støtte</w:t>
            </w:r>
            <w:r w:rsidRPr="00686596" w:rsidR="00E13888">
              <w:rPr>
                <w:sz w:val="20"/>
                <w:szCs w:val="20"/>
              </w:rPr>
              <w:t>s</w:t>
            </w:r>
            <w:r w:rsidRPr="00686596">
              <w:rPr>
                <w:sz w:val="20"/>
                <w:szCs w:val="20"/>
              </w:rPr>
              <w:t xml:space="preserve"> </w:t>
            </w:r>
            <w:proofErr w:type="spellStart"/>
            <w:r w:rsidRPr="00686596">
              <w:rPr>
                <w:sz w:val="20"/>
                <w:szCs w:val="20"/>
              </w:rPr>
              <w:t>Azure</w:t>
            </w:r>
            <w:proofErr w:type="spellEnd"/>
            <w:r w:rsidRPr="00686596">
              <w:rPr>
                <w:sz w:val="20"/>
                <w:szCs w:val="20"/>
              </w:rPr>
              <w:t xml:space="preserve"> AD/Entra ID tilgangsstyring?</w:t>
            </w:r>
            <w:r w:rsidRPr="00686596" w:rsidR="007C1A99">
              <w:rPr>
                <w:sz w:val="20"/>
                <w:szCs w:val="20"/>
              </w:rPr>
              <w:br/>
            </w:r>
            <w:r w:rsidRPr="00686596" w:rsidR="007C1A99">
              <w:rPr>
                <w:rFonts w:eastAsia="Arial"/>
                <w:i/>
                <w:iCs/>
                <w:sz w:val="16"/>
                <w:szCs w:val="16"/>
              </w:rPr>
              <w:t>Hvis Ja,</w:t>
            </w:r>
            <w:r w:rsidRPr="00686596" w:rsidR="00636A3F">
              <w:rPr>
                <w:rFonts w:eastAsia="Arial"/>
                <w:i/>
                <w:iCs/>
                <w:sz w:val="16"/>
                <w:szCs w:val="16"/>
              </w:rPr>
              <w:t xml:space="preserve"> kan rollestyring etableres dynam</w:t>
            </w:r>
            <w:r w:rsidRPr="00686596" w:rsidR="007D0948">
              <w:rPr>
                <w:rFonts w:eastAsia="Arial"/>
                <w:i/>
                <w:iCs/>
                <w:sz w:val="16"/>
                <w:szCs w:val="16"/>
              </w:rPr>
              <w:t xml:space="preserve">isk basert på kundedata fra kundens </w:t>
            </w:r>
            <w:proofErr w:type="spellStart"/>
            <w:r w:rsidRPr="00686596" w:rsidR="007D0948">
              <w:rPr>
                <w:rFonts w:eastAsia="Arial"/>
                <w:i/>
                <w:iCs/>
                <w:sz w:val="16"/>
                <w:szCs w:val="16"/>
              </w:rPr>
              <w:t>EntraID</w:t>
            </w:r>
            <w:proofErr w:type="spellEnd"/>
            <w:r w:rsidRPr="00686596" w:rsidR="007D0948">
              <w:rPr>
                <w:rFonts w:eastAsia="Arial"/>
                <w:i/>
                <w:iCs/>
                <w:sz w:val="16"/>
                <w:szCs w:val="16"/>
              </w:rPr>
              <w:t>?</w:t>
            </w:r>
            <w:r w:rsidRPr="00686596" w:rsidR="00B8154D">
              <w:rPr>
                <w:rFonts w:eastAsia="Arial"/>
                <w:i/>
                <w:iCs/>
                <w:sz w:val="16"/>
                <w:szCs w:val="16"/>
              </w:rPr>
              <w:t xml:space="preserve"> </w:t>
            </w:r>
            <w:r w:rsidRPr="00686596" w:rsidR="003B6B75">
              <w:rPr>
                <w:rFonts w:eastAsia="Arial"/>
                <w:i/>
                <w:iCs/>
                <w:sz w:val="16"/>
                <w:szCs w:val="16"/>
              </w:rPr>
              <w:t>Kan brukere importeres på enhets- eller gruppenivå?</w:t>
            </w:r>
            <w:r w:rsidRPr="00686596" w:rsidR="007C1A99">
              <w:rPr>
                <w:rFonts w:eastAsia="Arial"/>
                <w:i/>
                <w:iCs/>
                <w:sz w:val="16"/>
                <w:szCs w:val="16"/>
              </w:rPr>
              <w:t xml:space="preserve"> Hvis Nei, er det planer for å </w:t>
            </w:r>
            <w:r w:rsidRPr="00686596" w:rsidR="00C02876">
              <w:rPr>
                <w:rFonts w:eastAsia="Arial"/>
                <w:i/>
                <w:iCs/>
                <w:sz w:val="16"/>
                <w:szCs w:val="16"/>
              </w:rPr>
              <w:t>iverksette</w:t>
            </w:r>
            <w:r w:rsidRPr="00686596" w:rsidR="007C1A99">
              <w:rPr>
                <w:rFonts w:eastAsia="Arial"/>
                <w:i/>
                <w:iCs/>
                <w:sz w:val="16"/>
                <w:szCs w:val="16"/>
              </w:rPr>
              <w:t xml:space="preserve"> Entra ID-tilgangsstyring?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5F0384" w:rsidP="005F0384" w:rsidRDefault="005F0384" w14:paraId="69AD92C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5F0384" w:rsidTr="2B1E2653" w14:paraId="7338AB11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686596" w:rsidR="005F0384" w:rsidP="00686596" w:rsidRDefault="00BD3B33" w14:paraId="762ECAB4" w14:textId="7376E78E">
            <w:pPr>
              <w:pStyle w:val="Listeavsnitt"/>
              <w:numPr>
                <w:ilvl w:val="0"/>
                <w:numId w:val="20"/>
              </w:numPr>
              <w:rPr>
                <w:rFonts w:eastAsia="Arial"/>
                <w:i/>
                <w:iCs/>
                <w:sz w:val="16"/>
                <w:szCs w:val="16"/>
              </w:rPr>
            </w:pPr>
            <w:r w:rsidRPr="00686596">
              <w:rPr>
                <w:sz w:val="20"/>
                <w:szCs w:val="20"/>
              </w:rPr>
              <w:t>R</w:t>
            </w:r>
            <w:r w:rsidRPr="00686596" w:rsidR="005F0384">
              <w:rPr>
                <w:sz w:val="20"/>
                <w:szCs w:val="20"/>
              </w:rPr>
              <w:t>oller og rettigheter i løsningen?</w:t>
            </w:r>
            <w:r w:rsidRPr="00686596" w:rsidR="00EC70A5">
              <w:rPr>
                <w:sz w:val="20"/>
                <w:szCs w:val="20"/>
              </w:rPr>
              <w:br/>
            </w:r>
            <w:r w:rsidRPr="00686596" w:rsidR="00C44A6B">
              <w:rPr>
                <w:rFonts w:eastAsia="Arial"/>
                <w:i/>
                <w:iCs/>
                <w:sz w:val="16"/>
                <w:szCs w:val="16"/>
              </w:rPr>
              <w:t>B</w:t>
            </w:r>
            <w:r w:rsidRPr="00686596" w:rsidR="00EC70A5">
              <w:rPr>
                <w:rFonts w:eastAsia="Arial"/>
                <w:i/>
                <w:iCs/>
                <w:sz w:val="16"/>
                <w:szCs w:val="16"/>
              </w:rPr>
              <w:t>eskriv</w:t>
            </w:r>
            <w:r w:rsidRPr="00686596" w:rsidR="00C44A6B">
              <w:rPr>
                <w:rFonts w:eastAsia="Arial"/>
                <w:i/>
                <w:iCs/>
                <w:sz w:val="16"/>
                <w:szCs w:val="16"/>
              </w:rPr>
              <w:t xml:space="preserve"> hva slags </w:t>
            </w:r>
            <w:r w:rsidRPr="00686596" w:rsidR="00EC70A5">
              <w:rPr>
                <w:rFonts w:eastAsia="Arial"/>
                <w:i/>
                <w:iCs/>
                <w:sz w:val="16"/>
                <w:szCs w:val="16"/>
              </w:rPr>
              <w:t>rolle</w:t>
            </w:r>
            <w:r w:rsidRPr="00686596" w:rsidR="00C44A6B">
              <w:rPr>
                <w:rFonts w:eastAsia="Arial"/>
                <w:i/>
                <w:iCs/>
                <w:sz w:val="16"/>
                <w:szCs w:val="16"/>
              </w:rPr>
              <w:t xml:space="preserve">r som </w:t>
            </w:r>
            <w:r w:rsidRPr="00686596" w:rsidR="00C5386B">
              <w:rPr>
                <w:rFonts w:eastAsia="Arial"/>
                <w:i/>
                <w:iCs/>
                <w:sz w:val="16"/>
                <w:szCs w:val="16"/>
              </w:rPr>
              <w:t xml:space="preserve">kan tildeles i løsningen, og </w:t>
            </w:r>
            <w:r w:rsidRPr="00686596" w:rsidR="001F3701">
              <w:rPr>
                <w:rFonts w:eastAsia="Arial"/>
                <w:i/>
                <w:iCs/>
                <w:sz w:val="16"/>
                <w:szCs w:val="16"/>
              </w:rPr>
              <w:t>tilgangen til</w:t>
            </w:r>
            <w:r w:rsidRPr="00686596" w:rsidR="00C5386B">
              <w:rPr>
                <w:rFonts w:eastAsia="Arial"/>
                <w:i/>
                <w:iCs/>
                <w:sz w:val="16"/>
                <w:szCs w:val="16"/>
              </w:rPr>
              <w:t xml:space="preserve"> hver rolle </w:t>
            </w:r>
            <w:r w:rsidRPr="00686596" w:rsidR="001F3701">
              <w:rPr>
                <w:rFonts w:eastAsia="Arial"/>
                <w:i/>
                <w:iCs/>
                <w:sz w:val="16"/>
                <w:szCs w:val="16"/>
              </w:rPr>
              <w:t>medføre</w:t>
            </w:r>
            <w:r w:rsidRPr="00686596" w:rsidR="00C5386B">
              <w:rPr>
                <w:rFonts w:eastAsia="Arial"/>
                <w:i/>
                <w:iCs/>
                <w:sz w:val="16"/>
                <w:szCs w:val="16"/>
              </w:rPr>
              <w:t xml:space="preserve">r. </w:t>
            </w:r>
            <w:r w:rsidRPr="00686596" w:rsidR="004E1729">
              <w:rPr>
                <w:rFonts w:eastAsia="Arial"/>
                <w:i/>
                <w:iCs/>
                <w:sz w:val="16"/>
                <w:szCs w:val="16"/>
              </w:rPr>
              <w:t xml:space="preserve">Beskriv hvordan tilgangsstyring kan granuleres.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5F0384" w:rsidP="005F0384" w:rsidRDefault="005F0384" w14:paraId="7C2359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5F0384" w:rsidTr="2B1E2653" w14:paraId="56BE3D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686596" w:rsidR="005F0384" w:rsidP="00686596" w:rsidRDefault="00585378" w14:paraId="4948AC6E" w14:textId="148C321C">
            <w:pPr>
              <w:pStyle w:val="Listeavsnit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86596">
              <w:rPr>
                <w:sz w:val="20"/>
                <w:szCs w:val="20"/>
              </w:rPr>
              <w:t>T</w:t>
            </w:r>
            <w:r w:rsidRPr="00686596" w:rsidR="005F0384">
              <w:rPr>
                <w:sz w:val="20"/>
                <w:szCs w:val="20"/>
              </w:rPr>
              <w:t>ilgangsstyring</w:t>
            </w:r>
            <w:r w:rsidRPr="00686596" w:rsidR="00EC120B">
              <w:rPr>
                <w:sz w:val="20"/>
                <w:szCs w:val="20"/>
              </w:rPr>
              <w:t>.</w:t>
            </w:r>
            <w:r w:rsidRPr="00686596">
              <w:rPr>
                <w:sz w:val="20"/>
                <w:szCs w:val="20"/>
              </w:rPr>
              <w:br/>
            </w:r>
            <w:r w:rsidRPr="00686596">
              <w:rPr>
                <w:rFonts w:eastAsia="Arial"/>
                <w:i/>
                <w:iCs/>
                <w:sz w:val="16"/>
                <w:szCs w:val="16"/>
              </w:rPr>
              <w:t>Beskriv hvordan tilgan</w:t>
            </w:r>
            <w:r w:rsidRPr="00686596" w:rsidR="0055035C">
              <w:rPr>
                <w:rFonts w:eastAsia="Arial"/>
                <w:i/>
                <w:iCs/>
                <w:sz w:val="16"/>
                <w:szCs w:val="16"/>
              </w:rPr>
              <w:t xml:space="preserve">gsstyring administreres i løsningen. </w:t>
            </w:r>
            <w:r w:rsidRPr="00686596">
              <w:rPr>
                <w:rFonts w:eastAsia="Arial"/>
                <w:i/>
                <w:iCs/>
                <w:sz w:val="16"/>
                <w:szCs w:val="16"/>
              </w:rPr>
              <w:t xml:space="preserve">Hvem </w:t>
            </w:r>
            <w:r w:rsidRPr="00686596" w:rsidR="00957652">
              <w:rPr>
                <w:rFonts w:eastAsia="Arial"/>
                <w:i/>
                <w:iCs/>
                <w:sz w:val="16"/>
                <w:szCs w:val="16"/>
              </w:rPr>
              <w:t xml:space="preserve">kan </w:t>
            </w:r>
            <w:r w:rsidRPr="00686596">
              <w:rPr>
                <w:rFonts w:eastAsia="Arial"/>
                <w:i/>
                <w:iCs/>
                <w:sz w:val="16"/>
                <w:szCs w:val="16"/>
              </w:rPr>
              <w:t>gi, endre og fjerne tilganger</w:t>
            </w:r>
            <w:r w:rsidRPr="00686596" w:rsidR="00596041">
              <w:rPr>
                <w:rFonts w:eastAsia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5F0384" w:rsidP="005F0384" w:rsidRDefault="005F0384" w14:paraId="040BE0D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5F0384" w:rsidTr="2B1E2653" w14:paraId="7F756BC3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686596" w:rsidR="005F0384" w:rsidP="00686596" w:rsidRDefault="005F0384" w14:paraId="490043FC" w14:textId="616B0801">
            <w:pPr>
              <w:pStyle w:val="Listeavsnit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86596">
              <w:rPr>
                <w:rFonts w:eastAsia="Arial"/>
                <w:sz w:val="20"/>
                <w:szCs w:val="20"/>
                <w:lang w:val="de-DE"/>
              </w:rPr>
              <w:t>Logg</w:t>
            </w:r>
            <w:r w:rsidRPr="00686596" w:rsidR="00EC120B">
              <w:rPr>
                <w:rFonts w:eastAsia="Arial"/>
                <w:sz w:val="20"/>
                <w:szCs w:val="20"/>
                <w:lang w:val="de-DE"/>
              </w:rPr>
              <w:t>.</w:t>
            </w:r>
            <w:r w:rsidRPr="00686596" w:rsidR="00071F61">
              <w:rPr>
                <w:rFonts w:eastAsia="Arial"/>
                <w:sz w:val="20"/>
                <w:szCs w:val="20"/>
                <w:lang w:val="de-DE"/>
              </w:rPr>
              <w:br/>
            </w:r>
            <w:r w:rsidRPr="00686596" w:rsidR="00071F61">
              <w:rPr>
                <w:rFonts w:eastAsia="Arial"/>
                <w:i/>
                <w:iCs/>
                <w:sz w:val="16"/>
                <w:szCs w:val="16"/>
              </w:rPr>
              <w:t>Beskriv</w:t>
            </w:r>
            <w:r w:rsidRPr="00686596" w:rsidR="00C93E73">
              <w:rPr>
                <w:rFonts w:eastAsia="Arial"/>
                <w:i/>
                <w:iCs/>
                <w:sz w:val="16"/>
                <w:szCs w:val="16"/>
              </w:rPr>
              <w:t xml:space="preserve"> hvordan</w:t>
            </w:r>
            <w:r w:rsidRPr="00686596" w:rsidR="00966E16">
              <w:rPr>
                <w:rFonts w:eastAsia="Arial"/>
                <w:i/>
                <w:iCs/>
                <w:sz w:val="16"/>
                <w:szCs w:val="16"/>
              </w:rPr>
              <w:t xml:space="preserve"> kundens og leverandørens</w:t>
            </w:r>
            <w:r w:rsidRPr="00686596" w:rsidR="00C93E73">
              <w:rPr>
                <w:rFonts w:eastAsia="Arial"/>
                <w:i/>
                <w:iCs/>
                <w:sz w:val="16"/>
                <w:szCs w:val="16"/>
              </w:rPr>
              <w:t xml:space="preserve"> </w:t>
            </w:r>
            <w:r w:rsidRPr="00686596" w:rsidR="00071F61">
              <w:rPr>
                <w:rFonts w:eastAsia="Arial"/>
                <w:i/>
                <w:iCs/>
                <w:sz w:val="16"/>
                <w:szCs w:val="16"/>
              </w:rPr>
              <w:t>pålogginger, endringer og slettinger kundens bruker</w:t>
            </w:r>
            <w:r w:rsidRPr="00686596" w:rsidR="00C93E73">
              <w:rPr>
                <w:rFonts w:eastAsia="Arial"/>
                <w:i/>
                <w:iCs/>
                <w:sz w:val="16"/>
                <w:szCs w:val="16"/>
              </w:rPr>
              <w:t xml:space="preserve">database logges. </w:t>
            </w:r>
            <w:r w:rsidRPr="00686596" w:rsidR="002C7571">
              <w:rPr>
                <w:rFonts w:eastAsia="Arial"/>
                <w:i/>
                <w:iCs/>
                <w:sz w:val="16"/>
                <w:szCs w:val="16"/>
              </w:rPr>
              <w:t xml:space="preserve">Får kunden tilgang til slike logger? </w:t>
            </w:r>
            <w:r w:rsidRPr="00686596" w:rsidR="00C02876">
              <w:rPr>
                <w:rFonts w:eastAsia="Arial"/>
                <w:i/>
                <w:iCs/>
                <w:sz w:val="16"/>
                <w:szCs w:val="16"/>
              </w:rPr>
              <w:t>Beskriv …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5F0384" w:rsidP="005F0384" w:rsidRDefault="005F0384" w14:paraId="2A3CF450" w14:textId="04CCA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427BA3" w:rsidTr="2B1E2653" w14:paraId="7CB9808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AE25D1" w:rsidR="00427BA3" w:rsidP="002C7571" w:rsidRDefault="00427BA3" w14:paraId="30F90932" w14:textId="77777777">
            <w:pPr>
              <w:rPr>
                <w:rFonts w:eastAsia="Arial"/>
                <w:sz w:val="20"/>
                <w:szCs w:val="20"/>
                <w:lang w:val="de-DE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427BA3" w:rsidP="005F0384" w:rsidRDefault="00427BA3" w14:paraId="5CE29D4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502F3E" w:rsidR="00427BA3" w:rsidTr="2B1E2653" w14:paraId="1A30945D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3"/>
            <w:tcMar/>
          </w:tcPr>
          <w:p w:rsidRPr="00FE3810" w:rsidR="00427BA3" w:rsidP="00C16F59" w:rsidRDefault="0003140D" w14:paraId="282B24D4" w14:textId="5D647C18" w14:noSpellErr="1">
            <w:pPr>
              <w:pStyle w:val="Overskrift1"/>
              <w:spacing w:before="240"/>
            </w:pPr>
            <w:bookmarkStart w:name="_Toc1116571404" w:id="1325792987"/>
            <w:r w:rsidR="2407B58D">
              <w:rPr/>
              <w:t xml:space="preserve">6 - </w:t>
            </w:r>
            <w:r w:rsidR="5B7936F6">
              <w:rPr/>
              <w:t>Kunstig intelligens (KI)</w:t>
            </w:r>
            <w:bookmarkEnd w:id="1325792987"/>
          </w:p>
        </w:tc>
      </w:tr>
      <w:tr w:rsidRPr="00876425" w:rsidR="00427BA3" w:rsidTr="2B1E2653" w14:paraId="55094F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shd w:val="clear" w:color="auto" w:fill="808080" w:themeFill="background1" w:themeFillShade="80"/>
            <w:tcMar/>
            <w:vAlign w:val="center"/>
          </w:tcPr>
          <w:p w:rsidRPr="00391EFD" w:rsidR="00427BA3" w:rsidP="00C16F59" w:rsidRDefault="00427BA3" w14:paraId="54B861DD" w14:textId="77777777">
            <w:pPr>
              <w:spacing w:before="80" w:after="0" w:line="240" w:lineRule="auto"/>
              <w:rPr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color w:val="FFFFFF" w:themeColor="background1"/>
                <w:sz w:val="20"/>
                <w:szCs w:val="20"/>
                <w:lang w:eastAsia="nb-NO"/>
              </w:rPr>
              <w:t>Kommunens spørsmål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shd w:val="clear" w:color="auto" w:fill="808080" w:themeFill="background1" w:themeFillShade="80"/>
            <w:tcMar/>
            <w:vAlign w:val="center"/>
          </w:tcPr>
          <w:p w:rsidRPr="00391EFD" w:rsidR="00427BA3" w:rsidP="00C16F59" w:rsidRDefault="00427BA3" w14:paraId="408F5053" w14:textId="77777777">
            <w:pPr>
              <w:spacing w:before="8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  <w:t>Tilbyders beskrivelse</w:t>
            </w:r>
          </w:p>
        </w:tc>
      </w:tr>
      <w:tr w:rsidRPr="00371759" w:rsidR="00A02083" w:rsidTr="2B1E2653" w14:paraId="29B694FD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A02083" w:rsidP="00F71F49" w:rsidRDefault="00A02083" w14:paraId="7BA75F7B" w14:textId="621EF22A">
            <w:pPr>
              <w:pStyle w:val="Listeavsnitt"/>
              <w:numPr>
                <w:ilvl w:val="0"/>
                <w:numId w:val="21"/>
              </w:numPr>
              <w:rPr>
                <w:rFonts w:eastAsia="Arial"/>
                <w:sz w:val="20"/>
                <w:szCs w:val="20"/>
                <w:lang w:val="de-DE"/>
              </w:rPr>
            </w:pPr>
            <w:r w:rsidRPr="00F71F49">
              <w:rPr>
                <w:rFonts w:eastAsia="Arial"/>
                <w:sz w:val="20"/>
                <w:szCs w:val="20"/>
              </w:rPr>
              <w:t>Bruke</w:t>
            </w:r>
            <w:r w:rsidRPr="00F71F49" w:rsidR="00BB0DEC">
              <w:rPr>
                <w:rFonts w:eastAsia="Arial"/>
                <w:sz w:val="20"/>
                <w:szCs w:val="20"/>
              </w:rPr>
              <w:t>s KI i</w:t>
            </w:r>
            <w:r w:rsidRPr="00F71F49">
              <w:rPr>
                <w:rFonts w:eastAsia="Arial"/>
                <w:sz w:val="20"/>
                <w:szCs w:val="20"/>
              </w:rPr>
              <w:t xml:space="preserve"> løsningen</w:t>
            </w:r>
            <w:r w:rsidRPr="00F71F49" w:rsidR="00EC120B">
              <w:rPr>
                <w:rFonts w:eastAsia="Arial"/>
                <w:sz w:val="20"/>
                <w:szCs w:val="20"/>
              </w:rPr>
              <w:t>?</w:t>
            </w:r>
            <w:r w:rsidRPr="00F71F49" w:rsidR="00BB0DEC">
              <w:rPr>
                <w:rFonts w:eastAsia="Arial"/>
                <w:sz w:val="20"/>
                <w:szCs w:val="20"/>
              </w:rPr>
              <w:br/>
            </w:r>
            <w:r w:rsidRPr="00F71F49" w:rsidR="00972418">
              <w:rPr>
                <w:rFonts w:eastAsia="Arial"/>
                <w:i/>
                <w:iCs/>
                <w:sz w:val="16"/>
                <w:szCs w:val="16"/>
              </w:rPr>
              <w:t>Sett kryss/marker, og b</w:t>
            </w:r>
            <w:r w:rsidRPr="00F71F49" w:rsidR="006E56E6">
              <w:rPr>
                <w:rFonts w:eastAsia="Arial"/>
                <w:i/>
                <w:iCs/>
                <w:sz w:val="16"/>
                <w:szCs w:val="16"/>
              </w:rPr>
              <w:t>eskriv</w:t>
            </w:r>
            <w:r w:rsidRPr="00F71F49">
              <w:rPr>
                <w:rFonts w:eastAsia="Arial"/>
                <w:i/>
                <w:iCs/>
                <w:sz w:val="16"/>
                <w:szCs w:val="16"/>
              </w:rPr>
              <w:t xml:space="preserve"> </w:t>
            </w:r>
            <w:r w:rsidRPr="00F71F49" w:rsidR="00972418">
              <w:rPr>
                <w:rFonts w:eastAsia="Arial"/>
                <w:i/>
                <w:iCs/>
                <w:sz w:val="16"/>
                <w:szCs w:val="16"/>
              </w:rPr>
              <w:t xml:space="preserve">evt. </w:t>
            </w:r>
            <w:r w:rsidRPr="00F71F49" w:rsidR="00BB0DEC">
              <w:rPr>
                <w:rFonts w:eastAsia="Arial"/>
                <w:i/>
                <w:iCs/>
                <w:sz w:val="16"/>
                <w:szCs w:val="16"/>
              </w:rPr>
              <w:t xml:space="preserve">Kort hvordan KI brukes </w:t>
            </w:r>
            <w:r w:rsidRPr="00F71F49">
              <w:rPr>
                <w:rFonts w:eastAsia="Arial"/>
                <w:i/>
                <w:iCs/>
                <w:sz w:val="16"/>
                <w:szCs w:val="16"/>
              </w:rPr>
              <w:t>til å behandle eller analysere data og/eller personopplysninger?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5D3A43" w:rsidR="00BB0DEC" w:rsidP="00BB0DEC" w:rsidRDefault="00BB0DEC" w14:paraId="6B714D35" w14:textId="7D182CD6">
            <w:pPr>
              <w:pStyle w:val="Listeavsnit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JA</w:t>
            </w:r>
          </w:p>
          <w:p w:rsidRPr="005D3A43" w:rsidR="00BB0DEC" w:rsidP="00BB0DEC" w:rsidRDefault="00BB0DEC" w14:paraId="74ABCDAE" w14:textId="67B4CA8D">
            <w:pPr>
              <w:pStyle w:val="Listeavsnit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NEI</w:t>
            </w:r>
          </w:p>
          <w:p w:rsidRPr="006224E2" w:rsidR="00A02083" w:rsidP="00A02083" w:rsidRDefault="00A02083" w14:paraId="5F06FA2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A02083" w:rsidTr="2B1E2653" w14:paraId="524EAB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A02083" w:rsidP="00F71F49" w:rsidRDefault="00A02083" w14:paraId="529AF8D0" w14:textId="1EF9F007">
            <w:pPr>
              <w:pStyle w:val="Listeavsnitt"/>
              <w:numPr>
                <w:ilvl w:val="0"/>
                <w:numId w:val="21"/>
              </w:numPr>
              <w:rPr>
                <w:rFonts w:eastAsia="Arial"/>
                <w:i/>
                <w:iCs/>
                <w:sz w:val="16"/>
                <w:szCs w:val="16"/>
              </w:rPr>
            </w:pPr>
            <w:r w:rsidRPr="00F71F49">
              <w:rPr>
                <w:rFonts w:eastAsia="Arial"/>
                <w:sz w:val="20"/>
                <w:szCs w:val="20"/>
              </w:rPr>
              <w:t xml:space="preserve">Hvilken risikokategori tilhører </w:t>
            </w:r>
            <w:r w:rsidRPr="00F71F49" w:rsidR="00EB0E22">
              <w:rPr>
                <w:rFonts w:eastAsia="Arial"/>
                <w:sz w:val="20"/>
                <w:szCs w:val="20"/>
              </w:rPr>
              <w:t xml:space="preserve">KI </w:t>
            </w:r>
            <w:r w:rsidRPr="00F71F49" w:rsidR="009E6D9B">
              <w:rPr>
                <w:rFonts w:eastAsia="Arial"/>
                <w:sz w:val="20"/>
                <w:szCs w:val="20"/>
              </w:rPr>
              <w:t xml:space="preserve">i </w:t>
            </w:r>
            <w:r w:rsidRPr="00F71F49">
              <w:rPr>
                <w:rFonts w:eastAsia="Arial"/>
                <w:sz w:val="20"/>
                <w:szCs w:val="20"/>
              </w:rPr>
              <w:t>løsning</w:t>
            </w:r>
            <w:r w:rsidRPr="00F71F49" w:rsidR="009E6D9B">
              <w:rPr>
                <w:rFonts w:eastAsia="Arial"/>
                <w:sz w:val="20"/>
                <w:szCs w:val="20"/>
              </w:rPr>
              <w:t>en</w:t>
            </w:r>
            <w:r w:rsidRPr="00F71F49">
              <w:rPr>
                <w:rFonts w:eastAsia="Arial"/>
                <w:sz w:val="20"/>
                <w:szCs w:val="20"/>
              </w:rPr>
              <w:t>?</w:t>
            </w:r>
            <w:r w:rsidRPr="00F71F49" w:rsidR="00461B54">
              <w:rPr>
                <w:rFonts w:eastAsia="Arial"/>
                <w:sz w:val="20"/>
                <w:szCs w:val="20"/>
              </w:rPr>
              <w:br/>
            </w:r>
            <w:r w:rsidRPr="00F71F49" w:rsidR="00461B54">
              <w:rPr>
                <w:rFonts w:eastAsia="Arial"/>
                <w:i/>
                <w:iCs/>
                <w:sz w:val="16"/>
                <w:szCs w:val="16"/>
              </w:rPr>
              <w:t>EUs KI-forordning (</w:t>
            </w:r>
            <w:proofErr w:type="spellStart"/>
            <w:r w:rsidRPr="00F71F49" w:rsidR="00461B54">
              <w:rPr>
                <w:rFonts w:eastAsia="Arial"/>
                <w:i/>
                <w:iCs/>
                <w:sz w:val="16"/>
                <w:szCs w:val="16"/>
              </w:rPr>
              <w:t>Artificial</w:t>
            </w:r>
            <w:proofErr w:type="spellEnd"/>
            <w:r w:rsidRPr="00F71F49" w:rsidR="00461B54">
              <w:rPr>
                <w:rFonts w:eastAsia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F71F49" w:rsidR="00461B54">
              <w:rPr>
                <w:rFonts w:eastAsia="Arial"/>
                <w:i/>
                <w:iCs/>
                <w:sz w:val="16"/>
                <w:szCs w:val="16"/>
              </w:rPr>
              <w:t>Intelligence</w:t>
            </w:r>
            <w:proofErr w:type="spellEnd"/>
            <w:r w:rsidRPr="00F71F49" w:rsidR="00461B54">
              <w:rPr>
                <w:rFonts w:eastAsia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F71F49" w:rsidR="00461B54">
              <w:rPr>
                <w:rFonts w:eastAsia="Arial"/>
                <w:i/>
                <w:iCs/>
                <w:sz w:val="16"/>
                <w:szCs w:val="16"/>
              </w:rPr>
              <w:t>Act</w:t>
            </w:r>
            <w:proofErr w:type="spellEnd"/>
            <w:r w:rsidRPr="00F71F49" w:rsidR="00461B54">
              <w:rPr>
                <w:rFonts w:eastAsia="Arial"/>
                <w:i/>
                <w:iCs/>
                <w:sz w:val="16"/>
                <w:szCs w:val="16"/>
              </w:rPr>
              <w:t xml:space="preserve">) klassifiserer </w:t>
            </w:r>
            <w:r w:rsidRPr="00F71F49" w:rsidR="009D0942">
              <w:rPr>
                <w:rFonts w:eastAsia="Arial"/>
                <w:i/>
                <w:iCs/>
                <w:sz w:val="16"/>
                <w:szCs w:val="16"/>
              </w:rPr>
              <w:t>KI</w:t>
            </w:r>
            <w:r w:rsidRPr="00F71F49" w:rsidR="00461B54">
              <w:rPr>
                <w:rFonts w:eastAsia="Arial"/>
                <w:i/>
                <w:iCs/>
                <w:sz w:val="16"/>
                <w:szCs w:val="16"/>
              </w:rPr>
              <w:t>-løsninger i fem risikokategorier, basert på potensialet deres for å forårsake skad</w:t>
            </w:r>
            <w:r w:rsidRPr="00F71F49" w:rsidR="009D0942">
              <w:rPr>
                <w:rFonts w:eastAsia="Arial"/>
                <w:i/>
                <w:iCs/>
                <w:sz w:val="16"/>
                <w:szCs w:val="16"/>
              </w:rPr>
              <w:t>e</w:t>
            </w:r>
            <w:r w:rsidRPr="00F71F49" w:rsidR="005D3A43">
              <w:rPr>
                <w:rFonts w:eastAsia="Arial"/>
                <w:i/>
                <w:iCs/>
                <w:sz w:val="16"/>
                <w:szCs w:val="16"/>
              </w:rPr>
              <w:t xml:space="preserve"> (sett kryss/marker)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5D3A43" w:rsidR="005D3A43" w:rsidP="005D3A43" w:rsidRDefault="005D3A43" w14:paraId="05108593" w14:textId="77777777">
            <w:pPr>
              <w:pStyle w:val="Listeavsnitt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  <w:r w:rsidRPr="005D3A43">
              <w:rPr>
                <w:rFonts w:eastAsia="Arial"/>
                <w:sz w:val="20"/>
                <w:szCs w:val="20"/>
              </w:rPr>
              <w:t>KI med uakseptabel risiko</w:t>
            </w:r>
          </w:p>
          <w:p w:rsidRPr="005D3A43" w:rsidR="005D3A43" w:rsidP="005D3A43" w:rsidRDefault="005D3A43" w14:paraId="65E10FB3" w14:textId="77777777">
            <w:pPr>
              <w:pStyle w:val="Listeavsnitt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  <w:r w:rsidRPr="005D3A43">
              <w:rPr>
                <w:rFonts w:eastAsia="Arial"/>
                <w:sz w:val="20"/>
                <w:szCs w:val="20"/>
              </w:rPr>
              <w:t>KI med høy risiko</w:t>
            </w:r>
          </w:p>
          <w:p w:rsidRPr="005D3A43" w:rsidR="005D3A43" w:rsidP="005D3A43" w:rsidRDefault="005D3A43" w14:paraId="062421D1" w14:textId="77777777">
            <w:pPr>
              <w:pStyle w:val="Listeavsnitt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  <w:r w:rsidRPr="005D3A43">
              <w:rPr>
                <w:rFonts w:eastAsia="Arial"/>
                <w:sz w:val="20"/>
                <w:szCs w:val="20"/>
              </w:rPr>
              <w:t>KI der det nødvendig med særlig informasjon</w:t>
            </w:r>
          </w:p>
          <w:p w:rsidRPr="005D3A43" w:rsidR="005D3A43" w:rsidP="005D3A43" w:rsidRDefault="005D3A43" w14:paraId="333215F5" w14:textId="77777777">
            <w:pPr>
              <w:pStyle w:val="Listeavsnitt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  <w:r w:rsidRPr="005D3A43">
              <w:rPr>
                <w:rFonts w:eastAsia="Arial"/>
                <w:sz w:val="20"/>
                <w:szCs w:val="20"/>
              </w:rPr>
              <w:t>KI med generelle formål</w:t>
            </w:r>
          </w:p>
          <w:p w:rsidRPr="005D3A43" w:rsidR="00A02083" w:rsidP="005D3A43" w:rsidRDefault="005D3A43" w14:paraId="1E482F63" w14:textId="23813956">
            <w:pPr>
              <w:pStyle w:val="Listeavsnitt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  <w:r w:rsidRPr="005D3A43">
              <w:rPr>
                <w:rFonts w:eastAsia="Arial"/>
                <w:sz w:val="20"/>
                <w:szCs w:val="20"/>
              </w:rPr>
              <w:t>KI med lav risiko</w:t>
            </w:r>
          </w:p>
        </w:tc>
      </w:tr>
      <w:tr w:rsidRPr="00371759" w:rsidR="00A02083" w:rsidTr="2B1E2653" w14:paraId="76BB9C3E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A02083" w:rsidP="00F71F49" w:rsidRDefault="00A02083" w14:paraId="1C32A959" w14:textId="583D335C">
            <w:pPr>
              <w:pStyle w:val="Listeavsnitt"/>
              <w:numPr>
                <w:ilvl w:val="0"/>
                <w:numId w:val="21"/>
              </w:numPr>
              <w:rPr>
                <w:rFonts w:eastAsia="Arial"/>
                <w:sz w:val="20"/>
                <w:szCs w:val="20"/>
                <w:lang w:val="de-DE"/>
              </w:rPr>
            </w:pPr>
            <w:r w:rsidRPr="00F71F49">
              <w:rPr>
                <w:sz w:val="20"/>
                <w:szCs w:val="20"/>
              </w:rPr>
              <w:t>Rettferdig, pålitelig og forklarlig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 w:rsidR="003D1A12">
              <w:rPr>
                <w:sz w:val="20"/>
                <w:szCs w:val="20"/>
              </w:rPr>
              <w:br/>
            </w:r>
            <w:r w:rsidRPr="00F71F49" w:rsidR="003D1A12">
              <w:rPr>
                <w:rFonts w:eastAsia="Arial"/>
                <w:i/>
                <w:iCs/>
                <w:sz w:val="16"/>
                <w:szCs w:val="16"/>
              </w:rPr>
              <w:t>Beskriv hvordan det sikres at algoritmene er rettferdige, pålitelige og forklarlige?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A02083" w:rsidP="00A02083" w:rsidRDefault="00A02083" w14:paraId="5E978AF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A02083" w:rsidTr="2B1E2653" w14:paraId="55D300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A02083" w:rsidP="00F71F49" w:rsidRDefault="00A02083" w14:paraId="6222E57D" w14:textId="3EE84529">
            <w:pPr>
              <w:pStyle w:val="Listeavsnit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Etikk og ansvarlighet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 w:rsidR="001228F7">
              <w:rPr>
                <w:sz w:val="20"/>
                <w:szCs w:val="20"/>
              </w:rPr>
              <w:br/>
            </w:r>
            <w:r w:rsidRPr="00F71F49" w:rsidR="001228F7">
              <w:rPr>
                <w:rFonts w:eastAsia="Arial"/>
                <w:i/>
                <w:iCs/>
                <w:sz w:val="16"/>
                <w:szCs w:val="16"/>
              </w:rPr>
              <w:t xml:space="preserve">Beskriv hvordan </w:t>
            </w:r>
            <w:r w:rsidRPr="00F71F49" w:rsidR="00713B3A">
              <w:rPr>
                <w:rFonts w:eastAsia="Arial"/>
                <w:i/>
                <w:iCs/>
                <w:sz w:val="16"/>
                <w:szCs w:val="16"/>
              </w:rPr>
              <w:t xml:space="preserve">det </w:t>
            </w:r>
            <w:r w:rsidRPr="00F71F49" w:rsidR="001228F7">
              <w:rPr>
                <w:rFonts w:eastAsia="Arial"/>
                <w:i/>
                <w:iCs/>
                <w:sz w:val="16"/>
                <w:szCs w:val="16"/>
              </w:rPr>
              <w:t>sikre</w:t>
            </w:r>
            <w:r w:rsidRPr="00F71F49" w:rsidR="00713B3A">
              <w:rPr>
                <w:rFonts w:eastAsia="Arial"/>
                <w:i/>
                <w:iCs/>
                <w:sz w:val="16"/>
                <w:szCs w:val="16"/>
              </w:rPr>
              <w:t>s</w:t>
            </w:r>
            <w:r w:rsidRPr="00F71F49" w:rsidR="001228F7">
              <w:rPr>
                <w:rFonts w:eastAsia="Arial"/>
                <w:i/>
                <w:iCs/>
                <w:sz w:val="16"/>
                <w:szCs w:val="16"/>
              </w:rPr>
              <w:t xml:space="preserve"> at KI</w:t>
            </w:r>
            <w:r w:rsidRPr="00F71F49" w:rsidR="00713B3A">
              <w:rPr>
                <w:rFonts w:eastAsia="Arial"/>
                <w:i/>
                <w:iCs/>
                <w:sz w:val="16"/>
                <w:szCs w:val="16"/>
              </w:rPr>
              <w:t xml:space="preserve"> i løsningen </w:t>
            </w:r>
            <w:r w:rsidRPr="00F71F49" w:rsidR="001228F7">
              <w:rPr>
                <w:rFonts w:eastAsia="Arial"/>
                <w:i/>
                <w:iCs/>
                <w:sz w:val="16"/>
                <w:szCs w:val="16"/>
              </w:rPr>
              <w:t xml:space="preserve">brukes etisk </w:t>
            </w:r>
            <w:r w:rsidRPr="00F71F49" w:rsidR="00713B3A">
              <w:rPr>
                <w:rFonts w:eastAsia="Arial"/>
                <w:i/>
                <w:iCs/>
                <w:sz w:val="16"/>
                <w:szCs w:val="16"/>
              </w:rPr>
              <w:t>forsvarlig</w:t>
            </w:r>
            <w:r w:rsidRPr="00F71F49" w:rsidR="001228F7">
              <w:rPr>
                <w:rFonts w:eastAsia="Arial"/>
                <w:i/>
                <w:iCs/>
                <w:sz w:val="16"/>
                <w:szCs w:val="16"/>
              </w:rPr>
              <w:t xml:space="preserve">? </w:t>
            </w:r>
            <w:r w:rsidRPr="00F71F49" w:rsidR="006D641A">
              <w:rPr>
                <w:rFonts w:eastAsia="Arial"/>
                <w:i/>
                <w:iCs/>
                <w:sz w:val="16"/>
                <w:szCs w:val="16"/>
              </w:rPr>
              <w:t xml:space="preserve">Beskriv hvem som er </w:t>
            </w:r>
            <w:r w:rsidRPr="00F71F49" w:rsidR="001228F7">
              <w:rPr>
                <w:rFonts w:eastAsia="Arial"/>
                <w:i/>
                <w:iCs/>
                <w:sz w:val="16"/>
                <w:szCs w:val="16"/>
              </w:rPr>
              <w:t>ansvarlig for feil eller skader forårsaket av KI i løsningen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A02083" w:rsidP="00A02083" w:rsidRDefault="00A02083" w14:paraId="6FCAE57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A02083" w:rsidTr="2B1E2653" w14:paraId="05AF2080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A02083" w:rsidP="00F71F49" w:rsidRDefault="00A02083" w14:paraId="370BCA72" w14:textId="6FB20F95">
            <w:pPr>
              <w:pStyle w:val="Listeavsnit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Regelverk og samsvar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 w:rsidR="005A70BE">
              <w:rPr>
                <w:sz w:val="20"/>
                <w:szCs w:val="20"/>
              </w:rPr>
              <w:br/>
            </w:r>
            <w:r w:rsidRPr="00F71F49" w:rsidR="005A70BE">
              <w:rPr>
                <w:rFonts w:eastAsia="Arial"/>
                <w:i/>
                <w:iCs/>
                <w:sz w:val="16"/>
                <w:szCs w:val="16"/>
              </w:rPr>
              <w:t xml:space="preserve">Beskriv hvilke lover og forskrifter </w:t>
            </w:r>
            <w:r w:rsidRPr="00F71F49" w:rsidR="00CA24CF">
              <w:rPr>
                <w:rFonts w:eastAsia="Arial"/>
                <w:i/>
                <w:iCs/>
                <w:sz w:val="16"/>
                <w:szCs w:val="16"/>
              </w:rPr>
              <w:t xml:space="preserve">tilbyder </w:t>
            </w:r>
            <w:r w:rsidRPr="00F71F49" w:rsidR="005A70BE">
              <w:rPr>
                <w:rFonts w:eastAsia="Arial"/>
                <w:i/>
                <w:iCs/>
                <w:sz w:val="16"/>
                <w:szCs w:val="16"/>
              </w:rPr>
              <w:t xml:space="preserve">forholder dere til </w:t>
            </w:r>
            <w:r w:rsidRPr="00F71F49" w:rsidR="00CA24CF">
              <w:rPr>
                <w:rFonts w:eastAsia="Arial"/>
                <w:i/>
                <w:iCs/>
                <w:sz w:val="16"/>
                <w:szCs w:val="16"/>
              </w:rPr>
              <w:t xml:space="preserve">når det utvikles </w:t>
            </w:r>
            <w:r w:rsidRPr="00F71F49" w:rsidR="005A70BE">
              <w:rPr>
                <w:rFonts w:eastAsia="Arial"/>
                <w:i/>
                <w:iCs/>
                <w:sz w:val="16"/>
                <w:szCs w:val="16"/>
              </w:rPr>
              <w:t>KI</w:t>
            </w:r>
            <w:r w:rsidRPr="00F71F49" w:rsidR="00CA24CF">
              <w:rPr>
                <w:rFonts w:eastAsia="Arial"/>
                <w:i/>
                <w:iCs/>
                <w:sz w:val="16"/>
                <w:szCs w:val="16"/>
              </w:rPr>
              <w:t xml:space="preserve"> til</w:t>
            </w:r>
            <w:r w:rsidRPr="00F71F49" w:rsidR="005A70BE">
              <w:rPr>
                <w:rFonts w:eastAsia="Arial"/>
                <w:i/>
                <w:iCs/>
                <w:sz w:val="16"/>
                <w:szCs w:val="16"/>
              </w:rPr>
              <w:t xml:space="preserve"> løsningen? Hvordan sikre</w:t>
            </w:r>
            <w:r w:rsidRPr="00F71F49" w:rsidR="00CA24CF">
              <w:rPr>
                <w:rFonts w:eastAsia="Arial"/>
                <w:i/>
                <w:iCs/>
                <w:sz w:val="16"/>
                <w:szCs w:val="16"/>
              </w:rPr>
              <w:t>s</w:t>
            </w:r>
            <w:r w:rsidRPr="00F71F49" w:rsidR="005A70BE">
              <w:rPr>
                <w:rFonts w:eastAsia="Arial"/>
                <w:i/>
                <w:iCs/>
                <w:sz w:val="16"/>
                <w:szCs w:val="16"/>
              </w:rPr>
              <w:t xml:space="preserve"> samsvar med </w:t>
            </w:r>
            <w:r w:rsidRPr="00F71F49" w:rsidR="00CA24CF">
              <w:rPr>
                <w:rFonts w:eastAsia="Arial"/>
                <w:i/>
                <w:iCs/>
                <w:sz w:val="16"/>
                <w:szCs w:val="16"/>
              </w:rPr>
              <w:t>relevant</w:t>
            </w:r>
            <w:r w:rsidRPr="00F71F49" w:rsidR="005A70BE">
              <w:rPr>
                <w:rFonts w:eastAsia="Arial"/>
                <w:i/>
                <w:iCs/>
                <w:sz w:val="16"/>
                <w:szCs w:val="16"/>
              </w:rPr>
              <w:t xml:space="preserve"> regelverk?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A02083" w:rsidP="00A02083" w:rsidRDefault="00A02083" w14:paraId="5A623C4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A02083" w:rsidTr="2B1E2653" w14:paraId="0B6EC44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A02083" w:rsidP="00F71F49" w:rsidRDefault="00A02083" w14:paraId="4961BC60" w14:textId="1D0CB13B">
            <w:pPr>
              <w:pStyle w:val="Listeavsnit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Transparens og forklarbarhet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 w:rsidR="00AC554F">
              <w:rPr>
                <w:sz w:val="20"/>
                <w:szCs w:val="20"/>
              </w:rPr>
              <w:br/>
            </w:r>
            <w:r w:rsidRPr="00F71F49" w:rsidR="00AC554F">
              <w:rPr>
                <w:rFonts w:eastAsia="Arial"/>
                <w:i/>
                <w:iCs/>
                <w:sz w:val="16"/>
                <w:szCs w:val="16"/>
              </w:rPr>
              <w:t xml:space="preserve">Hvordan sikres KIs behandling av data i løsningen er transparente og </w:t>
            </w:r>
            <w:r w:rsidRPr="00F71F49" w:rsidR="00BF1DD5">
              <w:rPr>
                <w:rFonts w:eastAsia="Arial"/>
                <w:i/>
                <w:iCs/>
                <w:sz w:val="16"/>
                <w:szCs w:val="16"/>
              </w:rPr>
              <w:t>forståelige?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A02083" w:rsidP="00A02083" w:rsidRDefault="00A02083" w14:paraId="45849C5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A02083" w:rsidTr="2B1E2653" w14:paraId="708AD745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A02083" w:rsidP="00F71F49" w:rsidRDefault="00A02083" w14:paraId="097F63EA" w14:textId="0AF7DFB5">
            <w:pPr>
              <w:pStyle w:val="Listeavsnitt"/>
              <w:numPr>
                <w:ilvl w:val="0"/>
                <w:numId w:val="21"/>
              </w:numPr>
              <w:tabs>
                <w:tab w:val="center" w:pos="1610"/>
              </w:tabs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Endringer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 w:rsidR="000507B7">
              <w:rPr>
                <w:sz w:val="20"/>
                <w:szCs w:val="20"/>
              </w:rPr>
              <w:br/>
            </w:r>
            <w:r w:rsidRPr="00F71F49" w:rsidR="000507B7">
              <w:rPr>
                <w:rFonts w:eastAsia="Arial"/>
                <w:i/>
                <w:iCs/>
                <w:sz w:val="16"/>
                <w:szCs w:val="16"/>
              </w:rPr>
              <w:t>Hvordan sikre</w:t>
            </w:r>
            <w:r w:rsidRPr="00F71F49" w:rsidR="00FF5B19">
              <w:rPr>
                <w:rFonts w:eastAsia="Arial"/>
                <w:i/>
                <w:iCs/>
                <w:sz w:val="16"/>
                <w:szCs w:val="16"/>
              </w:rPr>
              <w:t>s at</w:t>
            </w:r>
            <w:r w:rsidRPr="00F71F49" w:rsidR="000507B7">
              <w:rPr>
                <w:rFonts w:eastAsia="Arial"/>
                <w:i/>
                <w:iCs/>
                <w:sz w:val="16"/>
                <w:szCs w:val="16"/>
              </w:rPr>
              <w:t xml:space="preserve"> </w:t>
            </w:r>
            <w:r w:rsidRPr="00F71F49" w:rsidR="000507B7">
              <w:rPr>
                <w:rFonts w:eastAsia="Arial"/>
                <w:i/>
                <w:iCs/>
                <w:sz w:val="16"/>
                <w:szCs w:val="16"/>
              </w:rPr>
              <w:t xml:space="preserve">behandlingsansvarlig </w:t>
            </w:r>
            <w:r w:rsidRPr="00F71F49" w:rsidR="00FF5B19">
              <w:rPr>
                <w:rFonts w:eastAsia="Arial"/>
                <w:i/>
                <w:iCs/>
                <w:sz w:val="16"/>
                <w:szCs w:val="16"/>
              </w:rPr>
              <w:t xml:space="preserve">informeres </w:t>
            </w:r>
            <w:r w:rsidRPr="00F71F49" w:rsidR="000507B7">
              <w:rPr>
                <w:rFonts w:eastAsia="Arial"/>
                <w:i/>
                <w:iCs/>
                <w:sz w:val="16"/>
                <w:szCs w:val="16"/>
              </w:rPr>
              <w:t xml:space="preserve">om endringer i hvordan KI-løsningen lærer av eller bruker data for å </w:t>
            </w:r>
            <w:r w:rsidRPr="00F71F49" w:rsidR="00C02876">
              <w:rPr>
                <w:rFonts w:eastAsia="Arial"/>
                <w:i/>
                <w:iCs/>
                <w:sz w:val="16"/>
                <w:szCs w:val="16"/>
              </w:rPr>
              <w:t>skape</w:t>
            </w:r>
            <w:r w:rsidRPr="00F71F49" w:rsidR="000507B7">
              <w:rPr>
                <w:rFonts w:eastAsia="Arial"/>
                <w:i/>
                <w:iCs/>
                <w:sz w:val="16"/>
                <w:szCs w:val="16"/>
              </w:rPr>
              <w:t xml:space="preserve"> resultater?</w:t>
            </w:r>
            <w:r w:rsidRPr="00F71F49" w:rsidR="000507B7">
              <w:rPr>
                <w:rFonts w:eastAsia="Arial"/>
                <w:i/>
                <w:iCs/>
                <w:sz w:val="16"/>
                <w:szCs w:val="16"/>
              </w:rPr>
              <w:tab/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A02083" w:rsidP="00A02083" w:rsidRDefault="00A02083" w14:paraId="7728BA9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A02083" w:rsidTr="2B1E2653" w14:paraId="5ED414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A02083" w:rsidP="00F71F49" w:rsidRDefault="00A02083" w14:paraId="121C7E39" w14:textId="624DC9DD">
            <w:pPr>
              <w:pStyle w:val="Listeavsnit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Maskinlæring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 w:rsidR="00BF4AAF">
              <w:rPr>
                <w:sz w:val="20"/>
                <w:szCs w:val="20"/>
              </w:rPr>
              <w:br/>
            </w:r>
            <w:r w:rsidRPr="00F71F49" w:rsidR="00BF4AAF">
              <w:rPr>
                <w:rFonts w:eastAsia="Arial"/>
                <w:i/>
                <w:iCs/>
                <w:sz w:val="16"/>
                <w:szCs w:val="16"/>
              </w:rPr>
              <w:t xml:space="preserve">Beskriv hvordan KI </w:t>
            </w:r>
            <w:r w:rsidRPr="00F71F49" w:rsidR="00B26176">
              <w:rPr>
                <w:rFonts w:eastAsia="Arial"/>
                <w:i/>
                <w:iCs/>
                <w:sz w:val="16"/>
                <w:szCs w:val="16"/>
              </w:rPr>
              <w:t xml:space="preserve">trenes på eller lærer av kundens data </w:t>
            </w:r>
            <w:r w:rsidRPr="00F71F49" w:rsidR="00BF4AAF">
              <w:rPr>
                <w:rFonts w:eastAsia="Arial"/>
                <w:i/>
                <w:iCs/>
                <w:sz w:val="16"/>
                <w:szCs w:val="16"/>
              </w:rPr>
              <w:t xml:space="preserve">og/eller handlinger? Forklar hvordan </w:t>
            </w:r>
            <w:r w:rsidRPr="00F71F49" w:rsidR="00B26176">
              <w:rPr>
                <w:rFonts w:eastAsia="Arial"/>
                <w:i/>
                <w:iCs/>
                <w:sz w:val="16"/>
                <w:szCs w:val="16"/>
              </w:rPr>
              <w:t xml:space="preserve">slike </w:t>
            </w:r>
            <w:r w:rsidRPr="00F71F49" w:rsidR="00BF4AAF">
              <w:rPr>
                <w:rFonts w:eastAsia="Arial"/>
                <w:i/>
                <w:iCs/>
                <w:sz w:val="16"/>
                <w:szCs w:val="16"/>
              </w:rPr>
              <w:t xml:space="preserve">prosessene fungerer, og </w:t>
            </w:r>
            <w:r w:rsidRPr="00F71F49" w:rsidR="00496A40">
              <w:rPr>
                <w:rFonts w:eastAsia="Arial"/>
                <w:i/>
                <w:iCs/>
                <w:sz w:val="16"/>
                <w:szCs w:val="16"/>
              </w:rPr>
              <w:t xml:space="preserve">hva slags mekanismer som er etablert for å beskytte </w:t>
            </w:r>
            <w:r w:rsidRPr="00F71F49" w:rsidR="00BF4AAF">
              <w:rPr>
                <w:rFonts w:eastAsia="Arial"/>
                <w:i/>
                <w:iCs/>
                <w:sz w:val="16"/>
                <w:szCs w:val="16"/>
              </w:rPr>
              <w:t xml:space="preserve">kundens </w:t>
            </w:r>
            <w:r w:rsidRPr="00F71F49" w:rsidR="000C3D76">
              <w:rPr>
                <w:rFonts w:eastAsia="Arial"/>
                <w:i/>
                <w:iCs/>
                <w:sz w:val="16"/>
                <w:szCs w:val="16"/>
              </w:rPr>
              <w:t xml:space="preserve">data </w:t>
            </w:r>
            <w:r w:rsidRPr="00F71F49" w:rsidR="00BF4AAF">
              <w:rPr>
                <w:rFonts w:eastAsia="Arial"/>
                <w:i/>
                <w:iCs/>
                <w:sz w:val="16"/>
                <w:szCs w:val="16"/>
              </w:rPr>
              <w:t>samtidig som de gir verdi til kunden.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A02083" w:rsidP="00A02083" w:rsidRDefault="00A02083" w14:paraId="6A23147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A02083" w:rsidTr="2B1E2653" w14:paraId="1BE3A61E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A02083" w:rsidP="00F71F49" w:rsidRDefault="00A02083" w14:paraId="7C7A0F36" w14:textId="5D461C71">
            <w:pPr>
              <w:pStyle w:val="Listeavsnitt"/>
              <w:numPr>
                <w:ilvl w:val="0"/>
                <w:numId w:val="21"/>
              </w:numPr>
              <w:tabs>
                <w:tab w:val="left" w:pos="928"/>
              </w:tabs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Datadeling mellom kunder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 w:rsidR="001738D8">
              <w:rPr>
                <w:sz w:val="20"/>
                <w:szCs w:val="20"/>
              </w:rPr>
              <w:br/>
            </w:r>
            <w:r w:rsidRPr="00F71F49" w:rsidR="001738D8">
              <w:rPr>
                <w:rFonts w:eastAsia="Arial"/>
                <w:i/>
                <w:iCs/>
                <w:sz w:val="16"/>
                <w:szCs w:val="16"/>
              </w:rPr>
              <w:t xml:space="preserve">Beskriv hva slags tiltak som er </w:t>
            </w:r>
            <w:r w:rsidRPr="00F71F49" w:rsidR="00C719B4">
              <w:rPr>
                <w:rFonts w:eastAsia="Arial"/>
                <w:i/>
                <w:iCs/>
                <w:sz w:val="16"/>
                <w:szCs w:val="16"/>
              </w:rPr>
              <w:t xml:space="preserve">etablert for å sikre at KI i løsningen </w:t>
            </w:r>
            <w:r w:rsidRPr="00F71F49" w:rsidR="001738D8">
              <w:rPr>
                <w:rFonts w:eastAsia="Arial"/>
                <w:i/>
                <w:iCs/>
                <w:sz w:val="16"/>
                <w:szCs w:val="16"/>
              </w:rPr>
              <w:t>ikke deler eller eksponerer data fra én kunde til andre kunder? Beskriv mekanisme</w:t>
            </w:r>
            <w:r w:rsidRPr="00F71F49" w:rsidR="00BB18C1">
              <w:rPr>
                <w:rFonts w:eastAsia="Arial"/>
                <w:i/>
                <w:iCs/>
                <w:sz w:val="16"/>
                <w:szCs w:val="16"/>
              </w:rPr>
              <w:t>r</w:t>
            </w:r>
            <w:r w:rsidRPr="00F71F49" w:rsidR="001738D8">
              <w:rPr>
                <w:rFonts w:eastAsia="Arial"/>
                <w:i/>
                <w:iCs/>
                <w:sz w:val="16"/>
                <w:szCs w:val="16"/>
              </w:rPr>
              <w:t xml:space="preserve"> og tiltak som er </w:t>
            </w:r>
            <w:r w:rsidRPr="00F71F49" w:rsidR="00861FD1">
              <w:rPr>
                <w:rFonts w:eastAsia="Arial"/>
                <w:i/>
                <w:iCs/>
                <w:sz w:val="16"/>
                <w:szCs w:val="16"/>
              </w:rPr>
              <w:t>iverksatt</w:t>
            </w:r>
            <w:r w:rsidRPr="00F71F49" w:rsidR="001738D8">
              <w:rPr>
                <w:rFonts w:eastAsia="Arial"/>
                <w:i/>
                <w:iCs/>
                <w:sz w:val="16"/>
                <w:szCs w:val="16"/>
              </w:rPr>
              <w:t xml:space="preserve"> for å sikre at kundens data forblir isolert og beskyttet innenfor </w:t>
            </w:r>
            <w:r w:rsidRPr="00F71F49" w:rsidR="00BB18C1">
              <w:rPr>
                <w:rFonts w:eastAsia="Arial"/>
                <w:i/>
                <w:iCs/>
                <w:sz w:val="16"/>
                <w:szCs w:val="16"/>
              </w:rPr>
              <w:t>kundens</w:t>
            </w:r>
            <w:r w:rsidRPr="00F71F49" w:rsidR="001738D8">
              <w:rPr>
                <w:rFonts w:eastAsia="Arial"/>
                <w:i/>
                <w:iCs/>
                <w:sz w:val="16"/>
                <w:szCs w:val="16"/>
              </w:rPr>
              <w:t xml:space="preserve"> egen kontekst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A02083" w:rsidP="00A02083" w:rsidRDefault="00A02083" w14:paraId="71A6825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7A4C74" w:rsidTr="2B1E2653" w14:paraId="52B508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1002DC" w:rsidR="007A4C74" w:rsidP="006E2678" w:rsidRDefault="007A4C74" w14:paraId="017A3BA0" w14:textId="77777777">
            <w:pPr>
              <w:tabs>
                <w:tab w:val="left" w:pos="928"/>
              </w:tabs>
              <w:rPr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7A4C74" w:rsidP="00A02083" w:rsidRDefault="007A4C74" w14:paraId="494E0F7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502F3E" w:rsidR="00C11EB1" w:rsidTr="2B1E2653" w14:paraId="0C0DE4BF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3"/>
            <w:tcMar/>
          </w:tcPr>
          <w:p w:rsidRPr="00FE3810" w:rsidR="00C11EB1" w:rsidP="00C16F59" w:rsidRDefault="0003140D" w14:paraId="64898DB2" w14:textId="0CBD7396" w14:noSpellErr="1">
            <w:pPr>
              <w:pStyle w:val="Overskrift1"/>
              <w:spacing w:before="240"/>
            </w:pPr>
            <w:bookmarkStart w:name="_Toc754709059" w:id="2094394942"/>
            <w:r w:rsidR="2407B58D">
              <w:rPr/>
              <w:t xml:space="preserve">7 - </w:t>
            </w:r>
            <w:r w:rsidR="1C0AD359">
              <w:rPr/>
              <w:t>Personvernkonsekvenser (DPIA)</w:t>
            </w:r>
            <w:bookmarkEnd w:id="2094394942"/>
          </w:p>
        </w:tc>
      </w:tr>
      <w:tr w:rsidRPr="00876425" w:rsidR="00C11EB1" w:rsidTr="2B1E2653" w14:paraId="1A8975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shd w:val="clear" w:color="auto" w:fill="808080" w:themeFill="background1" w:themeFillShade="80"/>
            <w:tcMar/>
            <w:vAlign w:val="center"/>
          </w:tcPr>
          <w:p w:rsidRPr="00391EFD" w:rsidR="00C11EB1" w:rsidP="00C16F59" w:rsidRDefault="00C11EB1" w14:paraId="0C0D2943" w14:textId="77777777">
            <w:pPr>
              <w:spacing w:before="80" w:after="0" w:line="240" w:lineRule="auto"/>
              <w:rPr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color w:val="FFFFFF" w:themeColor="background1"/>
                <w:sz w:val="20"/>
                <w:szCs w:val="20"/>
                <w:lang w:eastAsia="nb-NO"/>
              </w:rPr>
              <w:t>Kommunens spørsmål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shd w:val="clear" w:color="auto" w:fill="808080" w:themeFill="background1" w:themeFillShade="80"/>
            <w:tcMar/>
            <w:vAlign w:val="center"/>
          </w:tcPr>
          <w:p w:rsidRPr="00391EFD" w:rsidR="00C11EB1" w:rsidP="00C16F59" w:rsidRDefault="00C11EB1" w14:paraId="6FF4B9D1" w14:textId="77777777">
            <w:pPr>
              <w:spacing w:before="8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</w:pPr>
            <w:r w:rsidRPr="00391EFD"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  <w:t>Tilbyders beskrivelse</w:t>
            </w:r>
          </w:p>
        </w:tc>
      </w:tr>
      <w:tr w:rsidRPr="00371759" w:rsidR="004B0FF5" w:rsidTr="2B1E2653" w14:paraId="7E8144D3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4B0FF5" w:rsidP="00F71F49" w:rsidRDefault="00AE52DF" w14:paraId="418E338C" w14:textId="65BE103D">
            <w:pPr>
              <w:pStyle w:val="Listeavsnitt"/>
              <w:numPr>
                <w:ilvl w:val="0"/>
                <w:numId w:val="22"/>
              </w:numPr>
              <w:tabs>
                <w:tab w:val="left" w:pos="928"/>
              </w:tabs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Informasjonsplikten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>
              <w:rPr>
                <w:sz w:val="20"/>
                <w:szCs w:val="20"/>
              </w:rPr>
              <w:br/>
            </w:r>
            <w:r w:rsidRPr="00F71F49">
              <w:rPr>
                <w:rFonts w:eastAsia="Arial"/>
                <w:i/>
                <w:iCs/>
                <w:sz w:val="16"/>
                <w:szCs w:val="16"/>
              </w:rPr>
              <w:t xml:space="preserve">Beskriv hvordan </w:t>
            </w:r>
            <w:r w:rsidRPr="00F71F49" w:rsidR="00622D54">
              <w:rPr>
                <w:rFonts w:eastAsia="Arial"/>
                <w:i/>
                <w:iCs/>
                <w:sz w:val="16"/>
                <w:szCs w:val="16"/>
              </w:rPr>
              <w:t>informasjonsplikten overfor de registrerte</w:t>
            </w:r>
            <w:r w:rsidRPr="00F71F49">
              <w:rPr>
                <w:rFonts w:eastAsia="Arial"/>
                <w:i/>
                <w:iCs/>
                <w:sz w:val="16"/>
                <w:szCs w:val="16"/>
              </w:rPr>
              <w:t xml:space="preserve"> oppfylles</w:t>
            </w:r>
            <w:r w:rsidRPr="00F71F49" w:rsidR="00622D54">
              <w:rPr>
                <w:rFonts w:eastAsia="Arial"/>
                <w:i/>
                <w:iCs/>
                <w:sz w:val="16"/>
                <w:szCs w:val="16"/>
              </w:rPr>
              <w:t>, slik at de er klar over hv</w:t>
            </w:r>
            <w:r w:rsidRPr="00F71F49" w:rsidR="008C09EE">
              <w:rPr>
                <w:rFonts w:eastAsia="Arial"/>
                <w:i/>
                <w:iCs/>
                <w:sz w:val="16"/>
                <w:szCs w:val="16"/>
              </w:rPr>
              <w:t>ilke personopplysninger som samles</w:t>
            </w:r>
            <w:r w:rsidRPr="00F71F49" w:rsidR="00F16E21">
              <w:rPr>
                <w:rFonts w:eastAsia="Arial"/>
                <w:i/>
                <w:iCs/>
                <w:sz w:val="16"/>
                <w:szCs w:val="16"/>
              </w:rPr>
              <w:t xml:space="preserve"> inn, hvordan de behandles, hvem som har tilgang til dem, </w:t>
            </w:r>
            <w:r w:rsidRPr="00F71F49" w:rsidR="00622D54">
              <w:rPr>
                <w:rFonts w:eastAsia="Arial"/>
                <w:i/>
                <w:iCs/>
                <w:sz w:val="16"/>
                <w:szCs w:val="16"/>
              </w:rPr>
              <w:t>og hvilke rettigheter de har.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4B0FF5" w:rsidP="004B0FF5" w:rsidRDefault="004B0FF5" w14:paraId="075C645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4B0FF5" w:rsidTr="2B1E2653" w14:paraId="00AABE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4B0FF5" w:rsidP="00F71F49" w:rsidRDefault="001B668F" w14:paraId="5DC0F044" w14:textId="4781D14C">
            <w:pPr>
              <w:pStyle w:val="Listeavsnitt"/>
              <w:numPr>
                <w:ilvl w:val="0"/>
                <w:numId w:val="22"/>
              </w:numPr>
              <w:tabs>
                <w:tab w:val="left" w:pos="928"/>
              </w:tabs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Utøvelse av den registrertes rettigheter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>
              <w:rPr>
                <w:sz w:val="20"/>
                <w:szCs w:val="20"/>
              </w:rPr>
              <w:br/>
            </w:r>
            <w:r w:rsidRPr="00F71F49" w:rsidR="002B08EF">
              <w:rPr>
                <w:rFonts w:eastAsia="Arial"/>
                <w:i/>
                <w:iCs/>
                <w:sz w:val="16"/>
                <w:szCs w:val="16"/>
              </w:rPr>
              <w:t>Beskriv hvordan</w:t>
            </w:r>
            <w:r w:rsidRPr="00F71F49" w:rsidR="002F69C3">
              <w:rPr>
                <w:rFonts w:eastAsia="Arial"/>
                <w:i/>
                <w:iCs/>
                <w:sz w:val="16"/>
                <w:szCs w:val="16"/>
              </w:rPr>
              <w:t xml:space="preserve"> </w:t>
            </w:r>
            <w:r w:rsidRPr="00F71F49" w:rsidR="0053608F">
              <w:rPr>
                <w:rFonts w:eastAsia="Arial"/>
                <w:i/>
                <w:iCs/>
                <w:sz w:val="16"/>
                <w:szCs w:val="16"/>
              </w:rPr>
              <w:t xml:space="preserve">de </w:t>
            </w:r>
            <w:r w:rsidRPr="00F71F49" w:rsidR="002B08EF">
              <w:rPr>
                <w:rFonts w:eastAsia="Arial"/>
                <w:i/>
                <w:iCs/>
                <w:sz w:val="16"/>
                <w:szCs w:val="16"/>
              </w:rPr>
              <w:t>registrerte</w:t>
            </w:r>
            <w:r w:rsidRPr="00F71F49" w:rsidR="0053608F">
              <w:rPr>
                <w:rFonts w:eastAsia="Arial"/>
                <w:i/>
                <w:iCs/>
                <w:sz w:val="16"/>
                <w:szCs w:val="16"/>
              </w:rPr>
              <w:t xml:space="preserve"> kan utøve</w:t>
            </w:r>
            <w:r w:rsidRPr="00F71F49" w:rsidR="00F75B78">
              <w:rPr>
                <w:rFonts w:eastAsia="Arial"/>
                <w:i/>
                <w:iCs/>
                <w:sz w:val="16"/>
                <w:szCs w:val="16"/>
              </w:rPr>
              <w:t xml:space="preserve"> sine</w:t>
            </w:r>
            <w:r w:rsidRPr="00F71F49" w:rsidR="002B08EF">
              <w:rPr>
                <w:rFonts w:eastAsia="Arial"/>
                <w:i/>
                <w:iCs/>
                <w:sz w:val="16"/>
                <w:szCs w:val="16"/>
              </w:rPr>
              <w:t xml:space="preserve"> rettigheter</w:t>
            </w:r>
            <w:r w:rsidRPr="00F71F49" w:rsidR="005C2A99">
              <w:rPr>
                <w:rFonts w:eastAsia="Arial"/>
                <w:i/>
                <w:iCs/>
                <w:sz w:val="16"/>
                <w:szCs w:val="16"/>
              </w:rPr>
              <w:t xml:space="preserve">, for eksempel </w:t>
            </w:r>
            <w:r w:rsidRPr="00F71F49" w:rsidR="00F75B78">
              <w:rPr>
                <w:rFonts w:eastAsia="Arial"/>
                <w:i/>
                <w:iCs/>
                <w:sz w:val="16"/>
                <w:szCs w:val="16"/>
              </w:rPr>
              <w:t xml:space="preserve">begrensning </w:t>
            </w:r>
            <w:r w:rsidRPr="00F71F49">
              <w:rPr>
                <w:rFonts w:eastAsia="Arial"/>
                <w:i/>
                <w:iCs/>
                <w:sz w:val="16"/>
                <w:szCs w:val="16"/>
              </w:rPr>
              <w:t xml:space="preserve">av behandling, </w:t>
            </w:r>
            <w:r w:rsidRPr="00F71F49" w:rsidR="005C2A99">
              <w:rPr>
                <w:rFonts w:eastAsia="Arial"/>
                <w:i/>
                <w:iCs/>
                <w:sz w:val="16"/>
                <w:szCs w:val="16"/>
              </w:rPr>
              <w:t>innsyn, rettin</w:t>
            </w:r>
            <w:r w:rsidRPr="00F71F49" w:rsidR="0053608F">
              <w:rPr>
                <w:rFonts w:eastAsia="Arial"/>
                <w:i/>
                <w:iCs/>
                <w:sz w:val="16"/>
                <w:szCs w:val="16"/>
              </w:rPr>
              <w:t xml:space="preserve">g og sletting.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4B0FF5" w:rsidP="004B0FF5" w:rsidRDefault="004B0FF5" w14:paraId="4DCE5BF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4B0FF5" w:rsidTr="2B1E2653" w14:paraId="36DFBCB6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4B0FF5" w:rsidP="00F71F49" w:rsidRDefault="008D086B" w14:paraId="1D48B18D" w14:textId="5A4721FB">
            <w:pPr>
              <w:pStyle w:val="Listeavsnitt"/>
              <w:numPr>
                <w:ilvl w:val="0"/>
                <w:numId w:val="22"/>
              </w:numPr>
              <w:tabs>
                <w:tab w:val="left" w:pos="928"/>
              </w:tabs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R</w:t>
            </w:r>
            <w:r w:rsidRPr="00F71F49" w:rsidR="004B0FF5">
              <w:rPr>
                <w:sz w:val="20"/>
                <w:szCs w:val="20"/>
              </w:rPr>
              <w:t>isiko</w:t>
            </w:r>
            <w:r w:rsidRPr="00F71F49">
              <w:rPr>
                <w:sz w:val="20"/>
                <w:szCs w:val="20"/>
              </w:rPr>
              <w:t xml:space="preserve"> </w:t>
            </w:r>
            <w:r w:rsidRPr="00F71F49" w:rsidR="00325165">
              <w:rPr>
                <w:sz w:val="20"/>
                <w:szCs w:val="20"/>
              </w:rPr>
              <w:t>ved behandling av personopplysninger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 w:rsidR="00325165">
              <w:rPr>
                <w:sz w:val="20"/>
                <w:szCs w:val="20"/>
              </w:rPr>
              <w:br/>
            </w:r>
            <w:r w:rsidRPr="00F71F49" w:rsidR="00C16772">
              <w:rPr>
                <w:rFonts w:eastAsia="Arial"/>
                <w:i/>
                <w:iCs/>
                <w:sz w:val="16"/>
                <w:szCs w:val="16"/>
              </w:rPr>
              <w:t xml:space="preserve">Beskriv </w:t>
            </w:r>
            <w:r w:rsidRPr="00F71F49" w:rsidR="008C5A8D">
              <w:rPr>
                <w:rFonts w:eastAsia="Arial"/>
                <w:i/>
                <w:iCs/>
                <w:sz w:val="16"/>
                <w:szCs w:val="16"/>
              </w:rPr>
              <w:t xml:space="preserve">hvordan </w:t>
            </w:r>
            <w:r w:rsidRPr="00F71F49" w:rsidR="0080080D">
              <w:rPr>
                <w:rFonts w:eastAsia="Arial"/>
                <w:i/>
                <w:iCs/>
                <w:sz w:val="16"/>
                <w:szCs w:val="16"/>
              </w:rPr>
              <w:t>mulige</w:t>
            </w:r>
            <w:r w:rsidRPr="00F71F49" w:rsidR="00C16772">
              <w:rPr>
                <w:rFonts w:eastAsia="Arial"/>
                <w:i/>
                <w:iCs/>
                <w:sz w:val="16"/>
                <w:szCs w:val="16"/>
              </w:rPr>
              <w:t xml:space="preserve"> skadevirkninge</w:t>
            </w:r>
            <w:r w:rsidRPr="00F71F49" w:rsidR="008C5A8D">
              <w:rPr>
                <w:rFonts w:eastAsia="Arial"/>
                <w:i/>
                <w:iCs/>
                <w:sz w:val="16"/>
                <w:szCs w:val="16"/>
              </w:rPr>
              <w:t>r</w:t>
            </w:r>
            <w:r w:rsidRPr="00F71F49" w:rsidR="00C16772">
              <w:rPr>
                <w:rFonts w:eastAsia="Arial"/>
                <w:i/>
                <w:iCs/>
                <w:sz w:val="16"/>
                <w:szCs w:val="16"/>
              </w:rPr>
              <w:t xml:space="preserve"> av behandling av personopplysninge</w:t>
            </w:r>
            <w:r w:rsidRPr="00F71F49">
              <w:rPr>
                <w:rFonts w:eastAsia="Arial"/>
                <w:i/>
                <w:iCs/>
                <w:sz w:val="16"/>
                <w:szCs w:val="16"/>
              </w:rPr>
              <w:t>r</w:t>
            </w:r>
            <w:r w:rsidRPr="00F71F49" w:rsidR="008C5A8D">
              <w:rPr>
                <w:rFonts w:eastAsia="Arial"/>
                <w:i/>
                <w:iCs/>
                <w:sz w:val="16"/>
                <w:szCs w:val="16"/>
              </w:rPr>
              <w:t xml:space="preserve"> identifiseres</w:t>
            </w:r>
            <w:r w:rsidRPr="00F71F49" w:rsidR="00CB7E0B">
              <w:rPr>
                <w:rFonts w:eastAsia="Arial"/>
                <w:i/>
                <w:iCs/>
                <w:sz w:val="16"/>
                <w:szCs w:val="16"/>
              </w:rPr>
              <w:t xml:space="preserve"> og håndteres. For eksempel tiltak</w:t>
            </w:r>
            <w:r w:rsidRPr="00F71F49" w:rsidR="007A4FFF">
              <w:rPr>
                <w:rFonts w:eastAsia="Arial"/>
                <w:i/>
                <w:iCs/>
                <w:sz w:val="16"/>
                <w:szCs w:val="16"/>
              </w:rPr>
              <w:t xml:space="preserve"> som</w:t>
            </w:r>
            <w:r w:rsidRPr="00F71F49" w:rsidR="00C16772">
              <w:rPr>
                <w:rFonts w:eastAsia="Arial"/>
                <w:i/>
                <w:iCs/>
                <w:sz w:val="16"/>
                <w:szCs w:val="16"/>
              </w:rPr>
              <w:t xml:space="preserve"> redusere</w:t>
            </w:r>
            <w:r w:rsidRPr="00F71F49">
              <w:rPr>
                <w:rFonts w:eastAsia="Arial"/>
                <w:i/>
                <w:iCs/>
                <w:sz w:val="16"/>
                <w:szCs w:val="16"/>
              </w:rPr>
              <w:t>r</w:t>
            </w:r>
            <w:r w:rsidRPr="00F71F49" w:rsidR="00C16772">
              <w:rPr>
                <w:rFonts w:eastAsia="Arial"/>
                <w:i/>
                <w:iCs/>
                <w:sz w:val="16"/>
                <w:szCs w:val="16"/>
              </w:rPr>
              <w:t xml:space="preserve"> eller eliminere</w:t>
            </w:r>
            <w:r w:rsidRPr="00F71F49" w:rsidR="007A4FFF">
              <w:rPr>
                <w:rFonts w:eastAsia="Arial"/>
                <w:i/>
                <w:iCs/>
                <w:sz w:val="16"/>
                <w:szCs w:val="16"/>
              </w:rPr>
              <w:t>r</w:t>
            </w:r>
            <w:r w:rsidRPr="00F71F49" w:rsidR="00C16772">
              <w:rPr>
                <w:rFonts w:eastAsia="Arial"/>
                <w:i/>
                <w:iCs/>
                <w:sz w:val="16"/>
                <w:szCs w:val="16"/>
              </w:rPr>
              <w:t xml:space="preserve"> risiko</w:t>
            </w:r>
            <w:r w:rsidRPr="00F71F49" w:rsidR="007A4FFF">
              <w:rPr>
                <w:rFonts w:eastAsia="Arial"/>
                <w:i/>
                <w:iCs/>
                <w:sz w:val="16"/>
                <w:szCs w:val="16"/>
              </w:rPr>
              <w:t xml:space="preserve"> for tap</w:t>
            </w:r>
            <w:r w:rsidRPr="00F71F49" w:rsidR="00C34C93">
              <w:rPr>
                <w:rFonts w:eastAsia="Arial"/>
                <w:i/>
                <w:iCs/>
                <w:sz w:val="16"/>
                <w:szCs w:val="16"/>
              </w:rPr>
              <w:t>, uautorisert tilgang eller manipulering av personopplysninger.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4B0FF5" w:rsidP="004B0FF5" w:rsidRDefault="004B0FF5" w14:paraId="08D0372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44389C" w:rsidTr="2B1E2653" w14:paraId="638C9D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44389C" w:rsidP="00F71F49" w:rsidRDefault="007067D9" w14:paraId="44193AA4" w14:textId="75EF7E0F">
            <w:pPr>
              <w:pStyle w:val="Listeavsnitt"/>
              <w:numPr>
                <w:ilvl w:val="0"/>
                <w:numId w:val="22"/>
              </w:numPr>
              <w:tabs>
                <w:tab w:val="left" w:pos="928"/>
              </w:tabs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R</w:t>
            </w:r>
            <w:r w:rsidRPr="00F71F49" w:rsidR="0044389C">
              <w:rPr>
                <w:sz w:val="20"/>
                <w:szCs w:val="20"/>
              </w:rPr>
              <w:t>apporter</w:t>
            </w:r>
            <w:r w:rsidRPr="00F71F49">
              <w:rPr>
                <w:sz w:val="20"/>
                <w:szCs w:val="20"/>
              </w:rPr>
              <w:t xml:space="preserve">ing og </w:t>
            </w:r>
            <w:r w:rsidRPr="00F71F49" w:rsidR="0044389C">
              <w:rPr>
                <w:sz w:val="20"/>
                <w:szCs w:val="20"/>
              </w:rPr>
              <w:t>håndter</w:t>
            </w:r>
            <w:r w:rsidRPr="00F71F49">
              <w:rPr>
                <w:sz w:val="20"/>
                <w:szCs w:val="20"/>
              </w:rPr>
              <w:t>ing</w:t>
            </w:r>
            <w:r w:rsidRPr="00F71F49" w:rsidR="0044389C">
              <w:rPr>
                <w:sz w:val="20"/>
                <w:szCs w:val="20"/>
              </w:rPr>
              <w:t xml:space="preserve"> </w:t>
            </w:r>
            <w:r w:rsidRPr="00F71F49">
              <w:rPr>
                <w:sz w:val="20"/>
                <w:szCs w:val="20"/>
              </w:rPr>
              <w:t xml:space="preserve">av </w:t>
            </w:r>
            <w:r w:rsidRPr="00F71F49" w:rsidR="009734D1">
              <w:rPr>
                <w:sz w:val="20"/>
                <w:szCs w:val="20"/>
              </w:rPr>
              <w:t xml:space="preserve">brudd på </w:t>
            </w:r>
            <w:r w:rsidRPr="00F71F49" w:rsidR="0044389C">
              <w:rPr>
                <w:sz w:val="20"/>
                <w:szCs w:val="20"/>
              </w:rPr>
              <w:t>personopplysnings</w:t>
            </w:r>
            <w:r w:rsidRPr="00F71F49" w:rsidR="009734D1">
              <w:rPr>
                <w:sz w:val="20"/>
                <w:szCs w:val="20"/>
              </w:rPr>
              <w:t>-</w:t>
            </w:r>
            <w:r w:rsidRPr="00F71F49" w:rsidR="0044389C">
              <w:rPr>
                <w:sz w:val="20"/>
                <w:szCs w:val="20"/>
              </w:rPr>
              <w:t>sikkerhet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 w:rsidR="0031377E">
              <w:rPr>
                <w:sz w:val="20"/>
                <w:szCs w:val="20"/>
              </w:rPr>
              <w:br/>
            </w:r>
            <w:r w:rsidRPr="00F71F49" w:rsidR="0031377E">
              <w:rPr>
                <w:rFonts w:eastAsia="Arial"/>
                <w:i/>
                <w:iCs/>
                <w:sz w:val="16"/>
                <w:szCs w:val="16"/>
              </w:rPr>
              <w:t xml:space="preserve">Beskriv </w:t>
            </w:r>
            <w:r w:rsidRPr="00F71F49" w:rsidR="00E86014">
              <w:rPr>
                <w:rFonts w:eastAsia="Arial"/>
                <w:i/>
                <w:iCs/>
                <w:sz w:val="16"/>
                <w:szCs w:val="16"/>
              </w:rPr>
              <w:t xml:space="preserve">rutiner og prosedyrer </w:t>
            </w:r>
            <w:r w:rsidRPr="00F71F49" w:rsidR="0031377E">
              <w:rPr>
                <w:rFonts w:eastAsia="Arial"/>
                <w:i/>
                <w:iCs/>
                <w:sz w:val="16"/>
                <w:szCs w:val="16"/>
              </w:rPr>
              <w:t>for å oppdage, rapportere og håndtere eventuelle hendelser som medfører brudd på personopplysnings</w:t>
            </w:r>
            <w:r w:rsidRPr="00F71F49" w:rsidR="00C7221C">
              <w:rPr>
                <w:rFonts w:eastAsia="Arial"/>
                <w:i/>
                <w:iCs/>
                <w:sz w:val="16"/>
                <w:szCs w:val="16"/>
              </w:rPr>
              <w:t>-</w:t>
            </w:r>
            <w:r w:rsidRPr="00F71F49" w:rsidR="0031377E">
              <w:rPr>
                <w:rFonts w:eastAsia="Arial"/>
                <w:i/>
                <w:iCs/>
                <w:sz w:val="16"/>
                <w:szCs w:val="16"/>
              </w:rPr>
              <w:t>sikkerhet, slik som tap, tyveri, lekkasje, hacking eller annen uønsket eller ulovlig behandling.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44389C" w:rsidP="0044389C" w:rsidRDefault="0044389C" w14:paraId="16EB7F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44389C" w:rsidTr="2B1E2653" w14:paraId="282EAA29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44389C" w:rsidP="00F71F49" w:rsidRDefault="00F91AF0" w14:paraId="559DE829" w14:textId="7FC40A85">
            <w:pPr>
              <w:pStyle w:val="Listeavsnitt"/>
              <w:numPr>
                <w:ilvl w:val="0"/>
                <w:numId w:val="22"/>
              </w:numPr>
              <w:tabs>
                <w:tab w:val="left" w:pos="928"/>
              </w:tabs>
              <w:rPr>
                <w:sz w:val="20"/>
                <w:szCs w:val="20"/>
              </w:rPr>
            </w:pPr>
            <w:r w:rsidRPr="00F71F49">
              <w:rPr>
                <w:sz w:val="20"/>
                <w:szCs w:val="20"/>
              </w:rPr>
              <w:t>Kontinuerlig forbedring</w:t>
            </w:r>
            <w:r w:rsidRPr="00F71F49" w:rsidR="00EC120B">
              <w:rPr>
                <w:sz w:val="20"/>
                <w:szCs w:val="20"/>
              </w:rPr>
              <w:t>.</w:t>
            </w:r>
            <w:r w:rsidRPr="00F71F49">
              <w:rPr>
                <w:sz w:val="20"/>
                <w:szCs w:val="20"/>
              </w:rPr>
              <w:br/>
            </w:r>
            <w:r w:rsidRPr="00F71F49" w:rsidR="0016268D">
              <w:rPr>
                <w:rFonts w:eastAsia="Arial"/>
                <w:i/>
                <w:iCs/>
                <w:sz w:val="16"/>
                <w:szCs w:val="16"/>
              </w:rPr>
              <w:t xml:space="preserve">Beskriv hvilke </w:t>
            </w:r>
            <w:r w:rsidRPr="00F71F49" w:rsidR="004A0D1B">
              <w:rPr>
                <w:rFonts w:eastAsia="Arial"/>
                <w:i/>
                <w:iCs/>
                <w:sz w:val="16"/>
                <w:szCs w:val="16"/>
              </w:rPr>
              <w:t>prosedyrer eller rutiner</w:t>
            </w:r>
            <w:r w:rsidRPr="00F71F49" w:rsidR="00A05D1B">
              <w:rPr>
                <w:rFonts w:eastAsia="Arial"/>
                <w:i/>
                <w:iCs/>
                <w:sz w:val="16"/>
                <w:szCs w:val="16"/>
              </w:rPr>
              <w:t xml:space="preserve"> som er iverksatt</w:t>
            </w:r>
            <w:r w:rsidRPr="00F71F49" w:rsidR="0016268D">
              <w:rPr>
                <w:rFonts w:eastAsia="Arial"/>
                <w:i/>
                <w:iCs/>
                <w:sz w:val="16"/>
                <w:szCs w:val="16"/>
              </w:rPr>
              <w:t xml:space="preserve"> for å evaluere og forbedre</w:t>
            </w:r>
            <w:r w:rsidRPr="00F71F49" w:rsidR="004A0D1B">
              <w:rPr>
                <w:rFonts w:eastAsia="Arial"/>
                <w:i/>
                <w:iCs/>
                <w:sz w:val="16"/>
                <w:szCs w:val="16"/>
              </w:rPr>
              <w:t xml:space="preserve"> etterlevelsen av alle tiltak som er iverksatt for å beskytte personopplysninger i løsningen. </w:t>
            </w:r>
            <w:r w:rsidRPr="00F71F49" w:rsidR="004F0E69">
              <w:rPr>
                <w:rFonts w:eastAsia="Arial"/>
                <w:i/>
                <w:iCs/>
                <w:sz w:val="16"/>
                <w:szCs w:val="16"/>
              </w:rPr>
              <w:t xml:space="preserve">Beskrivelsen bør </w:t>
            </w:r>
            <w:r w:rsidRPr="00F71F49" w:rsidR="00572B84">
              <w:rPr>
                <w:rFonts w:eastAsia="Arial"/>
                <w:i/>
                <w:iCs/>
                <w:sz w:val="16"/>
                <w:szCs w:val="16"/>
              </w:rPr>
              <w:t xml:space="preserve">inkludere en </w:t>
            </w:r>
            <w:r w:rsidRPr="00F71F49" w:rsidR="00BF79FE">
              <w:rPr>
                <w:rFonts w:eastAsia="Arial"/>
                <w:i/>
                <w:iCs/>
                <w:sz w:val="16"/>
                <w:szCs w:val="16"/>
              </w:rPr>
              <w:t>kontinuerlig prosess for å overvåke, revidere og oppdatere</w:t>
            </w:r>
            <w:r w:rsidRPr="00F71F49" w:rsidR="00572B84">
              <w:rPr>
                <w:rFonts w:eastAsia="Arial"/>
                <w:i/>
                <w:iCs/>
                <w:sz w:val="16"/>
                <w:szCs w:val="16"/>
              </w:rPr>
              <w:t xml:space="preserve"> alle innførte</w:t>
            </w:r>
            <w:r w:rsidRPr="00F71F49" w:rsidR="00BF79FE">
              <w:rPr>
                <w:rFonts w:eastAsia="Arial"/>
                <w:i/>
                <w:iCs/>
                <w:sz w:val="16"/>
                <w:szCs w:val="16"/>
              </w:rPr>
              <w:t xml:space="preserve"> tiltak som er innført for å sikre at behandlingen av personopplysningene er i samsvar med personvernregelverket og de registrertes forventninger.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44389C" w:rsidP="0044389C" w:rsidRDefault="0044389C" w14:paraId="25E047C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BF0914" w:rsidTr="2B1E2653" w14:paraId="15BA5A1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gridSpan w:val="2"/>
            <w:tcMar/>
          </w:tcPr>
          <w:p w:rsidRPr="00F71F49" w:rsidR="00BF0914" w:rsidP="00BF0914" w:rsidRDefault="00BF0914" w14:paraId="752FEFC9" w14:textId="77777777">
            <w:pPr>
              <w:pStyle w:val="Listeavsnitt"/>
              <w:tabs>
                <w:tab w:val="left" w:pos="928"/>
              </w:tabs>
              <w:rPr>
                <w:sz w:val="20"/>
                <w:szCs w:val="2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25" w:type="dxa"/>
            <w:tcMar/>
          </w:tcPr>
          <w:p w:rsidRPr="006224E2" w:rsidR="00BF0914" w:rsidP="0044389C" w:rsidRDefault="00BF0914" w14:paraId="4B0EE6D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</w:p>
        </w:tc>
      </w:tr>
      <w:tr w:rsidRPr="00371759" w:rsidR="00BF0914" w:rsidTr="2B1E2653" w14:paraId="1CC82B3E" w14:textId="77777777">
        <w:trPr>
          <w:trHeight w:val="8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3"/>
            <w:tcMar/>
          </w:tcPr>
          <w:p w:rsidRPr="006224E2" w:rsidR="00BF0914" w:rsidP="00BF0914" w:rsidRDefault="00BF0914" w14:paraId="79BB2D5C" w14:textId="3E0A7B54">
            <w:pPr>
              <w:pStyle w:val="Overskrift1"/>
            </w:pPr>
            <w:bookmarkStart w:name="_Toc314313349" w:id="885185973"/>
            <w:r w:rsidR="23DD8470">
              <w:rPr/>
              <w:t>8</w:t>
            </w:r>
            <w:r w:rsidR="3533F3CA">
              <w:rPr/>
              <w:t xml:space="preserve"> – </w:t>
            </w:r>
            <w:r w:rsidR="065F7409">
              <w:rPr/>
              <w:t>IoT</w:t>
            </w:r>
            <w:r w:rsidR="3533F3CA">
              <w:rPr/>
              <w:t xml:space="preserve"> </w:t>
            </w:r>
            <w:r w:rsidR="1F2A58D5">
              <w:rPr/>
              <w:t>enheter</w:t>
            </w:r>
            <w:bookmarkEnd w:id="885185973"/>
          </w:p>
        </w:tc>
      </w:tr>
      <w:tr w:rsidRPr="00371759" w:rsidR="009F6F6A" w:rsidTr="2B1E2653" w14:paraId="30A292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808080" w:themeFill="background1" w:themeFillShade="80"/>
            <w:tcMar/>
          </w:tcPr>
          <w:p w:rsidRPr="006224E2" w:rsidR="009F6F6A" w:rsidP="0044389C" w:rsidRDefault="009F6F6A" w14:paraId="168D1D02" w14:textId="79C91E48">
            <w:pPr>
              <w:rPr>
                <w:rFonts w:eastAsia="Arial"/>
                <w:b w:val="0"/>
                <w:bCs w:val="0"/>
                <w:sz w:val="20"/>
                <w:szCs w:val="20"/>
              </w:rPr>
            </w:pPr>
            <w:r w:rsidRPr="00391EFD">
              <w:rPr>
                <w:color w:val="FFFFFF" w:themeColor="background1"/>
                <w:sz w:val="20"/>
                <w:szCs w:val="20"/>
                <w:lang w:eastAsia="nb-NO"/>
              </w:rPr>
              <w:t>Kommunens spørsmål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88" w:type="dxa"/>
            <w:gridSpan w:val="2"/>
            <w:shd w:val="clear" w:color="auto" w:fill="808080" w:themeFill="background1" w:themeFillShade="80"/>
            <w:tcMar/>
          </w:tcPr>
          <w:p w:rsidRPr="006224E2" w:rsidR="009F6F6A" w:rsidP="0044389C" w:rsidRDefault="009F6F6A" w14:paraId="4BEF2671" w14:textId="1C8069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20"/>
                <w:szCs w:val="20"/>
              </w:rPr>
            </w:pPr>
            <w:r w:rsidRPr="00391EFD"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  <w:t>Tilbyders beskrivelse</w:t>
            </w:r>
          </w:p>
        </w:tc>
      </w:tr>
      <w:tr w:rsidRPr="00371759" w:rsidR="000630F2" w:rsidTr="2B1E2653" w14:paraId="49572CA5" w14:textId="7777777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FFFFFF" w:themeFill="background1"/>
            <w:tcMar/>
          </w:tcPr>
          <w:p w:rsidRPr="005E0D0A" w:rsidR="00F7361B" w:rsidP="00F7361B" w:rsidRDefault="00F7361B" w14:paraId="665719C4" w14:textId="77777777">
            <w:pPr>
              <w:pStyle w:val="Listeavsnitt"/>
              <w:numPr>
                <w:ilvl w:val="0"/>
                <w:numId w:val="24"/>
              </w:numPr>
              <w:rPr>
                <w:color w:val="auto"/>
                <w:sz w:val="20"/>
                <w:szCs w:val="20"/>
                <w:lang w:eastAsia="nb-NO"/>
              </w:rPr>
            </w:pPr>
            <w:r w:rsidRPr="005E0D0A">
              <w:rPr>
                <w:color w:val="auto"/>
                <w:sz w:val="20"/>
                <w:szCs w:val="20"/>
                <w:lang w:eastAsia="nb-NO"/>
              </w:rPr>
              <w:t xml:space="preserve">Hardware baserte angrep  </w:t>
            </w:r>
          </w:p>
          <w:p w:rsidRPr="00244BA3" w:rsidR="000630F2" w:rsidP="00F7361B" w:rsidRDefault="00F7361B" w14:paraId="073331F3" w14:textId="056B12BE">
            <w:pPr>
              <w:pStyle w:val="Listeavsnitt"/>
              <w:rPr>
                <w:color w:val="auto"/>
                <w:sz w:val="20"/>
                <w:szCs w:val="20"/>
                <w:lang w:eastAsia="nb-NO"/>
              </w:rPr>
            </w:pPr>
            <w:r w:rsidRPr="005E0D0A">
              <w:rPr>
                <w:i/>
                <w:iCs/>
                <w:color w:val="auto"/>
                <w:sz w:val="16"/>
                <w:szCs w:val="16"/>
                <w:lang w:eastAsia="nb-NO"/>
              </w:rPr>
              <w:t>Beskrive hvordan sensoren</w:t>
            </w:r>
            <w:r w:rsidR="000D128B">
              <w:rPr>
                <w:i/>
                <w:iCs/>
                <w:color w:val="auto"/>
                <w:sz w:val="16"/>
                <w:szCs w:val="16"/>
                <w:lang w:eastAsia="nb-NO"/>
              </w:rPr>
              <w:t>(e)</w:t>
            </w:r>
            <w:r w:rsidR="00C27819">
              <w:rPr>
                <w:i/>
                <w:iCs/>
                <w:color w:val="auto"/>
                <w:sz w:val="16"/>
                <w:szCs w:val="16"/>
                <w:lang w:eastAsia="nb-NO"/>
              </w:rPr>
              <w:t xml:space="preserve"> </w:t>
            </w:r>
            <w:r w:rsidRPr="005E0D0A">
              <w:rPr>
                <w:i/>
                <w:iCs/>
                <w:color w:val="auto"/>
                <w:sz w:val="16"/>
                <w:szCs w:val="16"/>
                <w:lang w:eastAsia="nb-NO"/>
              </w:rPr>
              <w:t xml:space="preserve">beskyttes mot ulike </w:t>
            </w:r>
            <w:r w:rsidRPr="005E0D0A" w:rsidR="000D128B">
              <w:rPr>
                <w:i/>
                <w:iCs/>
                <w:color w:val="auto"/>
                <w:sz w:val="16"/>
                <w:szCs w:val="16"/>
                <w:lang w:eastAsia="nb-NO"/>
              </w:rPr>
              <w:t>maskinva</w:t>
            </w:r>
            <w:r w:rsidRPr="005E0D0A" w:rsidR="000D128B">
              <w:rPr>
                <w:b w:val="0"/>
                <w:bCs w:val="0"/>
                <w:i/>
                <w:iCs/>
                <w:color w:val="auto"/>
                <w:sz w:val="16"/>
                <w:szCs w:val="16"/>
                <w:lang w:eastAsia="nb-NO"/>
              </w:rPr>
              <w:t>re</w:t>
            </w:r>
            <w:r w:rsidRPr="005E0D0A">
              <w:rPr>
                <w:i/>
                <w:iCs/>
                <w:color w:val="auto"/>
                <w:sz w:val="16"/>
                <w:szCs w:val="16"/>
                <w:lang w:eastAsia="nb-NO"/>
              </w:rPr>
              <w:t xml:space="preserve"> baserte angrep som side-</w:t>
            </w:r>
            <w:proofErr w:type="spellStart"/>
            <w:r w:rsidRPr="005E0D0A">
              <w:rPr>
                <w:i/>
                <w:iCs/>
                <w:color w:val="auto"/>
                <w:sz w:val="16"/>
                <w:szCs w:val="16"/>
                <w:lang w:eastAsia="nb-NO"/>
              </w:rPr>
              <w:t>channel</w:t>
            </w:r>
            <w:proofErr w:type="spellEnd"/>
            <w:r w:rsidRPr="005E0D0A">
              <w:rPr>
                <w:i/>
                <w:iCs/>
                <w:color w:val="auto"/>
                <w:sz w:val="16"/>
                <w:szCs w:val="16"/>
                <w:lang w:eastAsia="nb-NO"/>
              </w:rPr>
              <w:t xml:space="preserve"> angrep for å utlede data fra sensorens oppførsel, </w:t>
            </w:r>
            <w:proofErr w:type="spellStart"/>
            <w:r w:rsidRPr="005E0D0A">
              <w:rPr>
                <w:i/>
                <w:iCs/>
                <w:color w:val="auto"/>
                <w:sz w:val="16"/>
                <w:szCs w:val="16"/>
                <w:lang w:eastAsia="nb-NO"/>
              </w:rPr>
              <w:t>jamming</w:t>
            </w:r>
            <w:proofErr w:type="spellEnd"/>
            <w:r w:rsidRPr="005E0D0A">
              <w:rPr>
                <w:i/>
                <w:iCs/>
                <w:color w:val="auto"/>
                <w:sz w:val="16"/>
                <w:szCs w:val="16"/>
                <w:lang w:eastAsia="nb-NO"/>
              </w:rPr>
              <w:t xml:space="preserve">, </w:t>
            </w:r>
            <w:proofErr w:type="spellStart"/>
            <w:r w:rsidRPr="005E0D0A">
              <w:rPr>
                <w:i/>
                <w:iCs/>
                <w:color w:val="auto"/>
                <w:sz w:val="16"/>
                <w:szCs w:val="16"/>
                <w:lang w:eastAsia="nb-NO"/>
              </w:rPr>
              <w:t>replay</w:t>
            </w:r>
            <w:proofErr w:type="spellEnd"/>
            <w:r w:rsidRPr="005E0D0A">
              <w:rPr>
                <w:i/>
                <w:iCs/>
                <w:color w:val="auto"/>
                <w:sz w:val="16"/>
                <w:szCs w:val="16"/>
                <w:lang w:eastAsia="nb-NO"/>
              </w:rPr>
              <w:t>-angrep og generell tukling med måleren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88" w:type="dxa"/>
            <w:gridSpan w:val="2"/>
            <w:shd w:val="clear" w:color="auto" w:fill="FFFFFF" w:themeFill="background1"/>
            <w:tcMar/>
          </w:tcPr>
          <w:p w:rsidRPr="00391EFD" w:rsidR="000630F2" w:rsidP="0044389C" w:rsidRDefault="000630F2" w14:paraId="520FF5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</w:pPr>
          </w:p>
        </w:tc>
      </w:tr>
      <w:tr w:rsidRPr="00371759" w:rsidR="00606D55" w:rsidTr="2B1E2653" w14:paraId="1AE076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Mar/>
          </w:tcPr>
          <w:p w:rsidRPr="00682711" w:rsidR="00606D55" w:rsidP="00682711" w:rsidRDefault="00682711" w14:paraId="0EC4AD22" w14:textId="77777777">
            <w:pPr>
              <w:pStyle w:val="Listeavsnitt"/>
              <w:numPr>
                <w:ilvl w:val="0"/>
                <w:numId w:val="24"/>
              </w:numPr>
              <w:rPr>
                <w:color w:val="auto"/>
                <w:sz w:val="20"/>
                <w:szCs w:val="20"/>
                <w:lang w:eastAsia="nb-NO"/>
              </w:rPr>
            </w:pPr>
            <w:r w:rsidRPr="00682711">
              <w:rPr>
                <w:color w:val="auto"/>
                <w:sz w:val="20"/>
                <w:szCs w:val="20"/>
                <w:lang w:eastAsia="nb-NO"/>
              </w:rPr>
              <w:t>Krypteringsnøkler</w:t>
            </w:r>
          </w:p>
          <w:p w:rsidRPr="00C27819" w:rsidR="00682711" w:rsidP="00C27819" w:rsidRDefault="00682711" w14:paraId="3E0F11D3" w14:textId="4B0DEE5E">
            <w:pPr>
              <w:pStyle w:val="Listeavsnitt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Beskriv hvordan</w:t>
            </w:r>
            <w:r w:rsidR="00615A35">
              <w:rPr>
                <w:i/>
                <w:iCs/>
                <w:sz w:val="16"/>
                <w:szCs w:val="16"/>
              </w:rPr>
              <w:t xml:space="preserve"> oppbevaring og</w:t>
            </w:r>
            <w:r>
              <w:rPr>
                <w:i/>
                <w:iCs/>
                <w:sz w:val="16"/>
                <w:szCs w:val="16"/>
              </w:rPr>
              <w:t xml:space="preserve"> u</w:t>
            </w:r>
            <w:r w:rsidRPr="00682711">
              <w:rPr>
                <w:i/>
                <w:iCs/>
                <w:sz w:val="16"/>
                <w:szCs w:val="16"/>
              </w:rPr>
              <w:t xml:space="preserve">tlevering av krypteringsnøkler for dekoding av </w:t>
            </w:r>
            <w:proofErr w:type="spellStart"/>
            <w:r>
              <w:rPr>
                <w:i/>
                <w:iCs/>
                <w:sz w:val="16"/>
                <w:szCs w:val="16"/>
              </w:rPr>
              <w:t>sensordata</w:t>
            </w:r>
            <w:proofErr w:type="spellEnd"/>
            <w:r w:rsidRPr="00682711">
              <w:rPr>
                <w:i/>
                <w:iCs/>
                <w:sz w:val="16"/>
                <w:szCs w:val="16"/>
              </w:rPr>
              <w:t xml:space="preserve"> gjøres på en sikker måte.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88" w:type="dxa"/>
            <w:gridSpan w:val="2"/>
            <w:tcMar/>
          </w:tcPr>
          <w:p w:rsidRPr="00391EFD" w:rsidR="00606D55" w:rsidP="0044389C" w:rsidRDefault="00606D55" w14:paraId="632B9AD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  <w:lang w:eastAsia="nb-NO"/>
              </w:rPr>
            </w:pPr>
          </w:p>
        </w:tc>
      </w:tr>
    </w:tbl>
    <w:p w:rsidRPr="00890441" w:rsidR="00890441" w:rsidP="00890441" w:rsidRDefault="00890441" w14:paraId="3FF37A65" w14:textId="77777777">
      <w:pPr>
        <w:rPr>
          <w:lang w:eastAsia="nb-NO"/>
        </w:rPr>
      </w:pPr>
    </w:p>
    <w:sectPr w:rsidRPr="00890441" w:rsidR="00890441" w:rsidSect="003A06EB">
      <w:headerReference w:type="default" r:id="rId12"/>
      <w:footerReference w:type="default" r:id="rId13"/>
      <w:pgSz w:w="11906" w:h="16838" w:orient="portrait"/>
      <w:pgMar w:top="1134" w:right="794" w:bottom="1134" w:left="794" w:header="737" w:footer="709" w:gutter="0"/>
      <w:pgNumType w:start="0"/>
      <w:cols w:space="708"/>
      <w:titlePg/>
      <w:docGrid w:linePitch="360"/>
      <w:headerReference w:type="first" r:id="Rc4f26d6e420c4031"/>
      <w:footerReference w:type="first" r:id="Rfc345abe15ee46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3FA3" w:rsidP="005C0D92" w:rsidRDefault="00423FA3" w14:paraId="422B25D3" w14:textId="77777777">
      <w:pPr>
        <w:spacing w:after="0" w:line="240" w:lineRule="auto"/>
      </w:pPr>
      <w:r>
        <w:separator/>
      </w:r>
    </w:p>
  </w:endnote>
  <w:endnote w:type="continuationSeparator" w:id="0">
    <w:p w:rsidR="00423FA3" w:rsidP="005C0D92" w:rsidRDefault="00423FA3" w14:paraId="7D4298B3" w14:textId="77777777">
      <w:pPr>
        <w:spacing w:after="0" w:line="240" w:lineRule="auto"/>
      </w:pPr>
      <w:r>
        <w:continuationSeparator/>
      </w:r>
    </w:p>
  </w:endnote>
  <w:endnote w:type="continuationNotice" w:id="1">
    <w:p w:rsidR="00423FA3" w:rsidRDefault="00423FA3" w14:paraId="4E8B9AB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61463" w:rsidRDefault="00561463" w14:paraId="364C168B" w14:textId="77777777">
    <w:pPr>
      <w:pStyle w:val="Bunntekst"/>
      <w:jc w:val="right"/>
    </w:pPr>
    <w:r>
      <w:rPr>
        <w:color w:val="00629B" w:themeColor="accent1"/>
        <w:sz w:val="20"/>
        <w:szCs w:val="20"/>
      </w:rPr>
      <w:t xml:space="preserve">side </w:t>
    </w:r>
    <w:r>
      <w:rPr>
        <w:color w:val="00629B" w:themeColor="accent1"/>
        <w:sz w:val="20"/>
        <w:szCs w:val="20"/>
      </w:rPr>
      <w:fldChar w:fldCharType="begin"/>
    </w:r>
    <w:r>
      <w:rPr>
        <w:color w:val="00629B" w:themeColor="accent1"/>
        <w:sz w:val="20"/>
        <w:szCs w:val="20"/>
      </w:rPr>
      <w:instrText>PAGE  \* Arabic</w:instrText>
    </w:r>
    <w:r>
      <w:rPr>
        <w:color w:val="00629B" w:themeColor="accent1"/>
        <w:sz w:val="20"/>
        <w:szCs w:val="20"/>
      </w:rPr>
      <w:fldChar w:fldCharType="separate"/>
    </w:r>
    <w:r>
      <w:rPr>
        <w:color w:val="00629B" w:themeColor="accent1"/>
        <w:sz w:val="20"/>
        <w:szCs w:val="20"/>
      </w:rPr>
      <w:t>1</w:t>
    </w:r>
    <w:r>
      <w:rPr>
        <w:color w:val="00629B" w:themeColor="accent1"/>
        <w:sz w:val="20"/>
        <w:szCs w:val="20"/>
      </w:rPr>
      <w:fldChar w:fldCharType="end"/>
    </w:r>
  </w:p>
  <w:p w:rsidR="0010591B" w:rsidRDefault="0010591B" w14:paraId="3119050E" w14:textId="77777777">
    <w:pPr>
      <w:pStyle w:val="Bunntekst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435"/>
      <w:gridCol w:w="3435"/>
      <w:gridCol w:w="3435"/>
    </w:tblGrid>
    <w:tr w:rsidR="7530471C" w:rsidTr="7530471C" w14:paraId="7F61F1D6">
      <w:trPr>
        <w:trHeight w:val="300"/>
      </w:trPr>
      <w:tc>
        <w:tcPr>
          <w:tcW w:w="3435" w:type="dxa"/>
          <w:tcMar/>
        </w:tcPr>
        <w:p w:rsidR="7530471C" w:rsidP="7530471C" w:rsidRDefault="7530471C" w14:paraId="4C399D86" w14:textId="102EA147">
          <w:pPr>
            <w:pStyle w:val="Topptekst"/>
            <w:bidi w:val="0"/>
            <w:ind w:left="-115"/>
            <w:jc w:val="left"/>
          </w:pPr>
        </w:p>
      </w:tc>
      <w:tc>
        <w:tcPr>
          <w:tcW w:w="3435" w:type="dxa"/>
          <w:tcMar/>
        </w:tcPr>
        <w:p w:rsidR="7530471C" w:rsidP="7530471C" w:rsidRDefault="7530471C" w14:paraId="541C1120" w14:textId="1AFA7B36">
          <w:pPr>
            <w:pStyle w:val="Topptekst"/>
            <w:bidi w:val="0"/>
            <w:jc w:val="center"/>
          </w:pPr>
        </w:p>
      </w:tc>
      <w:tc>
        <w:tcPr>
          <w:tcW w:w="3435" w:type="dxa"/>
          <w:tcMar/>
        </w:tcPr>
        <w:p w:rsidR="7530471C" w:rsidP="7530471C" w:rsidRDefault="7530471C" w14:paraId="4735F447" w14:textId="7EEC5B8E">
          <w:pPr>
            <w:pStyle w:val="Topptekst"/>
            <w:bidi w:val="0"/>
            <w:ind w:right="-115"/>
            <w:jc w:val="right"/>
          </w:pPr>
        </w:p>
      </w:tc>
    </w:tr>
  </w:tbl>
  <w:p w:rsidR="7530471C" w:rsidP="7530471C" w:rsidRDefault="7530471C" w14:paraId="72BC07A0" w14:textId="4F693DC4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3FA3" w:rsidP="005C0D92" w:rsidRDefault="00423FA3" w14:paraId="13B4B998" w14:textId="77777777">
      <w:pPr>
        <w:spacing w:after="0" w:line="240" w:lineRule="auto"/>
      </w:pPr>
      <w:r>
        <w:separator/>
      </w:r>
    </w:p>
  </w:footnote>
  <w:footnote w:type="continuationSeparator" w:id="0">
    <w:p w:rsidR="00423FA3" w:rsidP="005C0D92" w:rsidRDefault="00423FA3" w14:paraId="296CFCA5" w14:textId="77777777">
      <w:pPr>
        <w:spacing w:after="0" w:line="240" w:lineRule="auto"/>
      </w:pPr>
      <w:r>
        <w:continuationSeparator/>
      </w:r>
    </w:p>
  </w:footnote>
  <w:footnote w:type="continuationNotice" w:id="1">
    <w:p w:rsidR="00423FA3" w:rsidRDefault="00423FA3" w14:paraId="0B1BDA86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341E3" w:rsidRDefault="00D7026F" w14:paraId="08853B74" w14:textId="09723F6E">
    <w:pPr>
      <w:pStyle w:val="Topptekst"/>
    </w:pPr>
    <w:r>
      <w:rPr>
        <w:noProof/>
      </w:rPr>
      <w:drawing>
        <wp:inline distT="0" distB="0" distL="0" distR="0" wp14:anchorId="7EF81B21" wp14:editId="31FC6AC0">
          <wp:extent cx="1335600" cy="720000"/>
          <wp:effectExtent l="0" t="0" r="0" b="4445"/>
          <wp:docPr id="1481939845" name="Bilde 7" descr="Et bilde som inneholder tekst, symbol, flagg, Fon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1939845" name="Bilde 7" descr="Et bilde som inneholder tekst, symbol, flagg, Font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60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435"/>
      <w:gridCol w:w="3435"/>
      <w:gridCol w:w="3435"/>
    </w:tblGrid>
    <w:tr w:rsidR="7530471C" w:rsidTr="7530471C" w14:paraId="4F968343">
      <w:trPr>
        <w:trHeight w:val="300"/>
      </w:trPr>
      <w:tc>
        <w:tcPr>
          <w:tcW w:w="3435" w:type="dxa"/>
          <w:tcMar/>
        </w:tcPr>
        <w:p w:rsidR="7530471C" w:rsidP="7530471C" w:rsidRDefault="7530471C" w14:paraId="074C4957" w14:textId="22FA2BD4">
          <w:pPr>
            <w:pStyle w:val="Topptekst"/>
            <w:bidi w:val="0"/>
            <w:ind w:left="-115"/>
            <w:jc w:val="left"/>
          </w:pPr>
        </w:p>
      </w:tc>
      <w:tc>
        <w:tcPr>
          <w:tcW w:w="3435" w:type="dxa"/>
          <w:tcMar/>
        </w:tcPr>
        <w:p w:rsidR="7530471C" w:rsidP="7530471C" w:rsidRDefault="7530471C" w14:paraId="395C89F2" w14:textId="40C27936">
          <w:pPr>
            <w:pStyle w:val="Topptekst"/>
            <w:bidi w:val="0"/>
            <w:jc w:val="center"/>
          </w:pPr>
        </w:p>
      </w:tc>
      <w:tc>
        <w:tcPr>
          <w:tcW w:w="3435" w:type="dxa"/>
          <w:tcMar/>
        </w:tcPr>
        <w:p w:rsidR="7530471C" w:rsidP="7530471C" w:rsidRDefault="7530471C" w14:paraId="31FD46C3" w14:textId="30588824">
          <w:pPr>
            <w:pStyle w:val="Topptekst"/>
            <w:bidi w:val="0"/>
            <w:ind w:right="-115"/>
            <w:jc w:val="right"/>
          </w:pPr>
        </w:p>
      </w:tc>
    </w:tr>
  </w:tbl>
  <w:p w:rsidR="7530471C" w:rsidP="7530471C" w:rsidRDefault="7530471C" w14:paraId="3F0E6C55" w14:textId="64194CFE">
    <w:pPr>
      <w:pStyle w:val="Top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F40A5"/>
    <w:multiLevelType w:val="multilevel"/>
    <w:tmpl w:val="7A020E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B52075"/>
    <w:multiLevelType w:val="multilevel"/>
    <w:tmpl w:val="E092E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00D44C8"/>
    <w:multiLevelType w:val="hybridMultilevel"/>
    <w:tmpl w:val="FFFFFFFF"/>
    <w:lvl w:ilvl="0" w:tplc="0E4494FA">
      <w:start w:val="1"/>
      <w:numFmt w:val="decimal"/>
      <w:lvlText w:val="%1."/>
      <w:lvlJc w:val="left"/>
      <w:pPr>
        <w:ind w:left="720" w:hanging="360"/>
      </w:pPr>
    </w:lvl>
    <w:lvl w:ilvl="1" w:tplc="E166CA50">
      <w:start w:val="1"/>
      <w:numFmt w:val="lowerLetter"/>
      <w:lvlText w:val="%2."/>
      <w:lvlJc w:val="left"/>
      <w:pPr>
        <w:ind w:left="1440" w:hanging="360"/>
      </w:pPr>
    </w:lvl>
    <w:lvl w:ilvl="2" w:tplc="D91486FE">
      <w:start w:val="1"/>
      <w:numFmt w:val="lowerRoman"/>
      <w:lvlText w:val="%3."/>
      <w:lvlJc w:val="right"/>
      <w:pPr>
        <w:ind w:left="2160" w:hanging="180"/>
      </w:pPr>
    </w:lvl>
    <w:lvl w:ilvl="3" w:tplc="3FB69622">
      <w:start w:val="1"/>
      <w:numFmt w:val="decimal"/>
      <w:lvlText w:val="%4."/>
      <w:lvlJc w:val="left"/>
      <w:pPr>
        <w:ind w:left="2880" w:hanging="360"/>
      </w:pPr>
    </w:lvl>
    <w:lvl w:ilvl="4" w:tplc="FAD673DA">
      <w:start w:val="1"/>
      <w:numFmt w:val="lowerLetter"/>
      <w:lvlText w:val="%5."/>
      <w:lvlJc w:val="left"/>
      <w:pPr>
        <w:ind w:left="3600" w:hanging="360"/>
      </w:pPr>
    </w:lvl>
    <w:lvl w:ilvl="5" w:tplc="FCF87D44">
      <w:start w:val="1"/>
      <w:numFmt w:val="lowerRoman"/>
      <w:lvlText w:val="%6."/>
      <w:lvlJc w:val="right"/>
      <w:pPr>
        <w:ind w:left="4320" w:hanging="180"/>
      </w:pPr>
    </w:lvl>
    <w:lvl w:ilvl="6" w:tplc="F716CAD6">
      <w:start w:val="1"/>
      <w:numFmt w:val="decimal"/>
      <w:lvlText w:val="%7."/>
      <w:lvlJc w:val="left"/>
      <w:pPr>
        <w:ind w:left="5040" w:hanging="360"/>
      </w:pPr>
    </w:lvl>
    <w:lvl w:ilvl="7" w:tplc="FFBECACC">
      <w:start w:val="1"/>
      <w:numFmt w:val="lowerLetter"/>
      <w:lvlText w:val="%8."/>
      <w:lvlJc w:val="left"/>
      <w:pPr>
        <w:ind w:left="5760" w:hanging="360"/>
      </w:pPr>
    </w:lvl>
    <w:lvl w:ilvl="8" w:tplc="7D0A771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1DA5"/>
    <w:multiLevelType w:val="hybridMultilevel"/>
    <w:tmpl w:val="F30CAC7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342FD"/>
    <w:multiLevelType w:val="hybridMultilevel"/>
    <w:tmpl w:val="346A50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25DB8"/>
    <w:multiLevelType w:val="multilevel"/>
    <w:tmpl w:val="660079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081894"/>
    <w:multiLevelType w:val="hybridMultilevel"/>
    <w:tmpl w:val="56AC8D4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7851CD"/>
    <w:multiLevelType w:val="hybridMultilevel"/>
    <w:tmpl w:val="E9AE536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7623FD"/>
    <w:multiLevelType w:val="hybridMultilevel"/>
    <w:tmpl w:val="73C6E4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E134DF"/>
    <w:multiLevelType w:val="hybridMultilevel"/>
    <w:tmpl w:val="368C2AF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47A36"/>
    <w:multiLevelType w:val="hybridMultilevel"/>
    <w:tmpl w:val="6B44827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76CD6"/>
    <w:multiLevelType w:val="hybridMultilevel"/>
    <w:tmpl w:val="57524AF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70317"/>
    <w:multiLevelType w:val="hybridMultilevel"/>
    <w:tmpl w:val="54080A9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1CC35A9"/>
    <w:multiLevelType w:val="hybridMultilevel"/>
    <w:tmpl w:val="90184EB0"/>
    <w:lvl w:ilvl="0" w:tplc="0414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2E15676"/>
    <w:multiLevelType w:val="hybridMultilevel"/>
    <w:tmpl w:val="4FB4057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C2E15"/>
    <w:multiLevelType w:val="hybridMultilevel"/>
    <w:tmpl w:val="36CECA3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209E4"/>
    <w:multiLevelType w:val="multilevel"/>
    <w:tmpl w:val="389051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6768580F"/>
    <w:multiLevelType w:val="multilevel"/>
    <w:tmpl w:val="20C45C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E1C6D64"/>
    <w:multiLevelType w:val="hybridMultilevel"/>
    <w:tmpl w:val="E6F28C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F0116"/>
    <w:multiLevelType w:val="hybridMultilevel"/>
    <w:tmpl w:val="D4C8B88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C06DB"/>
    <w:multiLevelType w:val="multilevel"/>
    <w:tmpl w:val="76E6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2098423">
    <w:abstractNumId w:val="17"/>
  </w:num>
  <w:num w:numId="2" w16cid:durableId="299187561">
    <w:abstractNumId w:val="17"/>
  </w:num>
  <w:num w:numId="3" w16cid:durableId="1676804276">
    <w:abstractNumId w:val="17"/>
  </w:num>
  <w:num w:numId="4" w16cid:durableId="10760234">
    <w:abstractNumId w:val="17"/>
  </w:num>
  <w:num w:numId="5" w16cid:durableId="524096440">
    <w:abstractNumId w:val="17"/>
  </w:num>
  <w:num w:numId="6" w16cid:durableId="1652367402">
    <w:abstractNumId w:val="16"/>
  </w:num>
  <w:num w:numId="7" w16cid:durableId="2083597540">
    <w:abstractNumId w:val="1"/>
  </w:num>
  <w:num w:numId="8" w16cid:durableId="1890456112">
    <w:abstractNumId w:val="0"/>
  </w:num>
  <w:num w:numId="9" w16cid:durableId="602223487">
    <w:abstractNumId w:val="5"/>
  </w:num>
  <w:num w:numId="10" w16cid:durableId="1239363713">
    <w:abstractNumId w:val="20"/>
  </w:num>
  <w:num w:numId="11" w16cid:durableId="55516199">
    <w:abstractNumId w:val="12"/>
  </w:num>
  <w:num w:numId="12" w16cid:durableId="1239560753">
    <w:abstractNumId w:val="6"/>
  </w:num>
  <w:num w:numId="13" w16cid:durableId="172454133">
    <w:abstractNumId w:val="7"/>
  </w:num>
  <w:num w:numId="14" w16cid:durableId="2014454257">
    <w:abstractNumId w:val="13"/>
  </w:num>
  <w:num w:numId="15" w16cid:durableId="2167360">
    <w:abstractNumId w:val="10"/>
  </w:num>
  <w:num w:numId="16" w16cid:durableId="2055425156">
    <w:abstractNumId w:val="3"/>
  </w:num>
  <w:num w:numId="17" w16cid:durableId="621494214">
    <w:abstractNumId w:val="15"/>
  </w:num>
  <w:num w:numId="18" w16cid:durableId="1878157662">
    <w:abstractNumId w:val="19"/>
  </w:num>
  <w:num w:numId="19" w16cid:durableId="1053429275">
    <w:abstractNumId w:val="14"/>
  </w:num>
  <w:num w:numId="20" w16cid:durableId="1771199499">
    <w:abstractNumId w:val="9"/>
  </w:num>
  <w:num w:numId="21" w16cid:durableId="696737870">
    <w:abstractNumId w:val="11"/>
  </w:num>
  <w:num w:numId="22" w16cid:durableId="958953379">
    <w:abstractNumId w:val="18"/>
  </w:num>
  <w:num w:numId="23" w16cid:durableId="1069380106">
    <w:abstractNumId w:val="8"/>
  </w:num>
  <w:num w:numId="24" w16cid:durableId="599869932">
    <w:abstractNumId w:val="4"/>
  </w:num>
  <w:num w:numId="25" w16cid:durableId="152282218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6BD"/>
    <w:rsid w:val="00000527"/>
    <w:rsid w:val="00000D97"/>
    <w:rsid w:val="0000661A"/>
    <w:rsid w:val="00006857"/>
    <w:rsid w:val="000128D0"/>
    <w:rsid w:val="00020623"/>
    <w:rsid w:val="00025883"/>
    <w:rsid w:val="0002757B"/>
    <w:rsid w:val="00030FEB"/>
    <w:rsid w:val="0003140D"/>
    <w:rsid w:val="0003306E"/>
    <w:rsid w:val="00047259"/>
    <w:rsid w:val="000507B7"/>
    <w:rsid w:val="000530EA"/>
    <w:rsid w:val="00056A0E"/>
    <w:rsid w:val="000630F2"/>
    <w:rsid w:val="00063275"/>
    <w:rsid w:val="00071F61"/>
    <w:rsid w:val="00072F5F"/>
    <w:rsid w:val="00077588"/>
    <w:rsid w:val="00080CBB"/>
    <w:rsid w:val="000819D7"/>
    <w:rsid w:val="000854F9"/>
    <w:rsid w:val="000905F1"/>
    <w:rsid w:val="00094BD7"/>
    <w:rsid w:val="00097B57"/>
    <w:rsid w:val="00097C51"/>
    <w:rsid w:val="000A1BBB"/>
    <w:rsid w:val="000A2520"/>
    <w:rsid w:val="000A27CA"/>
    <w:rsid w:val="000A4513"/>
    <w:rsid w:val="000B0BFF"/>
    <w:rsid w:val="000B4C2C"/>
    <w:rsid w:val="000C3A10"/>
    <w:rsid w:val="000C3D76"/>
    <w:rsid w:val="000C5D8E"/>
    <w:rsid w:val="000C7548"/>
    <w:rsid w:val="000D128B"/>
    <w:rsid w:val="000D232C"/>
    <w:rsid w:val="000D4021"/>
    <w:rsid w:val="000D5F19"/>
    <w:rsid w:val="000D6849"/>
    <w:rsid w:val="000E183D"/>
    <w:rsid w:val="000E5329"/>
    <w:rsid w:val="000E7740"/>
    <w:rsid w:val="000F1729"/>
    <w:rsid w:val="000F2DB3"/>
    <w:rsid w:val="000F3193"/>
    <w:rsid w:val="000F4AAA"/>
    <w:rsid w:val="001002DC"/>
    <w:rsid w:val="00102C1C"/>
    <w:rsid w:val="0010538B"/>
    <w:rsid w:val="0010591B"/>
    <w:rsid w:val="00107871"/>
    <w:rsid w:val="001113D7"/>
    <w:rsid w:val="00112D18"/>
    <w:rsid w:val="00114578"/>
    <w:rsid w:val="00116604"/>
    <w:rsid w:val="0011768D"/>
    <w:rsid w:val="00122385"/>
    <w:rsid w:val="001228F7"/>
    <w:rsid w:val="0012321D"/>
    <w:rsid w:val="00125488"/>
    <w:rsid w:val="00132DE8"/>
    <w:rsid w:val="001365BA"/>
    <w:rsid w:val="00140058"/>
    <w:rsid w:val="00140CA7"/>
    <w:rsid w:val="001518CF"/>
    <w:rsid w:val="00153E82"/>
    <w:rsid w:val="00160EF4"/>
    <w:rsid w:val="0016268D"/>
    <w:rsid w:val="0016367E"/>
    <w:rsid w:val="0016417A"/>
    <w:rsid w:val="00167028"/>
    <w:rsid w:val="001678E2"/>
    <w:rsid w:val="00170B2A"/>
    <w:rsid w:val="00172E69"/>
    <w:rsid w:val="001738D8"/>
    <w:rsid w:val="0017395C"/>
    <w:rsid w:val="001742C0"/>
    <w:rsid w:val="00174DEC"/>
    <w:rsid w:val="00176BF6"/>
    <w:rsid w:val="00181345"/>
    <w:rsid w:val="001959BD"/>
    <w:rsid w:val="00196B68"/>
    <w:rsid w:val="001A0CBA"/>
    <w:rsid w:val="001A2572"/>
    <w:rsid w:val="001A2CA4"/>
    <w:rsid w:val="001A582E"/>
    <w:rsid w:val="001A5968"/>
    <w:rsid w:val="001B3BDF"/>
    <w:rsid w:val="001B668F"/>
    <w:rsid w:val="001C0E56"/>
    <w:rsid w:val="001C11B4"/>
    <w:rsid w:val="001C159C"/>
    <w:rsid w:val="001C3F03"/>
    <w:rsid w:val="001C7C21"/>
    <w:rsid w:val="001D4E31"/>
    <w:rsid w:val="001D5C85"/>
    <w:rsid w:val="001E07E1"/>
    <w:rsid w:val="001E2619"/>
    <w:rsid w:val="001E6A74"/>
    <w:rsid w:val="001E7ABE"/>
    <w:rsid w:val="001F0C73"/>
    <w:rsid w:val="001F3701"/>
    <w:rsid w:val="001F3DC0"/>
    <w:rsid w:val="001F41C9"/>
    <w:rsid w:val="0020198E"/>
    <w:rsid w:val="002020BF"/>
    <w:rsid w:val="00202197"/>
    <w:rsid w:val="00202A4F"/>
    <w:rsid w:val="00204E5F"/>
    <w:rsid w:val="00206772"/>
    <w:rsid w:val="0021430F"/>
    <w:rsid w:val="00216945"/>
    <w:rsid w:val="00224363"/>
    <w:rsid w:val="0022696E"/>
    <w:rsid w:val="00231E74"/>
    <w:rsid w:val="00240C3E"/>
    <w:rsid w:val="00244BA3"/>
    <w:rsid w:val="00246842"/>
    <w:rsid w:val="002476DE"/>
    <w:rsid w:val="00262803"/>
    <w:rsid w:val="0026784C"/>
    <w:rsid w:val="00270EC9"/>
    <w:rsid w:val="00273101"/>
    <w:rsid w:val="00275989"/>
    <w:rsid w:val="00276EEE"/>
    <w:rsid w:val="002807D5"/>
    <w:rsid w:val="00280AFE"/>
    <w:rsid w:val="0028388A"/>
    <w:rsid w:val="002859EB"/>
    <w:rsid w:val="002916C3"/>
    <w:rsid w:val="00291D15"/>
    <w:rsid w:val="002943AF"/>
    <w:rsid w:val="002954A7"/>
    <w:rsid w:val="00296A51"/>
    <w:rsid w:val="002972DC"/>
    <w:rsid w:val="002A1117"/>
    <w:rsid w:val="002A3859"/>
    <w:rsid w:val="002A3EEC"/>
    <w:rsid w:val="002A43C8"/>
    <w:rsid w:val="002B08EF"/>
    <w:rsid w:val="002B1F12"/>
    <w:rsid w:val="002B654E"/>
    <w:rsid w:val="002C7188"/>
    <w:rsid w:val="002C7571"/>
    <w:rsid w:val="002D0A13"/>
    <w:rsid w:val="002D1CB8"/>
    <w:rsid w:val="002D2FD9"/>
    <w:rsid w:val="002E3CA3"/>
    <w:rsid w:val="002E468D"/>
    <w:rsid w:val="002E4B0B"/>
    <w:rsid w:val="002E7AED"/>
    <w:rsid w:val="002F4911"/>
    <w:rsid w:val="002F4B46"/>
    <w:rsid w:val="002F69C3"/>
    <w:rsid w:val="002F78D6"/>
    <w:rsid w:val="002F7933"/>
    <w:rsid w:val="00300D83"/>
    <w:rsid w:val="003018BF"/>
    <w:rsid w:val="0030555F"/>
    <w:rsid w:val="0030670B"/>
    <w:rsid w:val="00306E11"/>
    <w:rsid w:val="00311BDA"/>
    <w:rsid w:val="00312B08"/>
    <w:rsid w:val="0031377E"/>
    <w:rsid w:val="00313E91"/>
    <w:rsid w:val="00315C0D"/>
    <w:rsid w:val="00316F45"/>
    <w:rsid w:val="0032108F"/>
    <w:rsid w:val="00323614"/>
    <w:rsid w:val="00323996"/>
    <w:rsid w:val="003249EA"/>
    <w:rsid w:val="0032509F"/>
    <w:rsid w:val="00325165"/>
    <w:rsid w:val="003265DB"/>
    <w:rsid w:val="003274D9"/>
    <w:rsid w:val="003332E0"/>
    <w:rsid w:val="00333472"/>
    <w:rsid w:val="003340C9"/>
    <w:rsid w:val="003374D4"/>
    <w:rsid w:val="00347C7B"/>
    <w:rsid w:val="00354A1F"/>
    <w:rsid w:val="00354F64"/>
    <w:rsid w:val="0035582C"/>
    <w:rsid w:val="00356999"/>
    <w:rsid w:val="00363117"/>
    <w:rsid w:val="003641F3"/>
    <w:rsid w:val="00365998"/>
    <w:rsid w:val="003668FA"/>
    <w:rsid w:val="00371759"/>
    <w:rsid w:val="00372686"/>
    <w:rsid w:val="00373153"/>
    <w:rsid w:val="00375279"/>
    <w:rsid w:val="003762AD"/>
    <w:rsid w:val="00380DC8"/>
    <w:rsid w:val="003815F6"/>
    <w:rsid w:val="003829B4"/>
    <w:rsid w:val="00382E92"/>
    <w:rsid w:val="003860E2"/>
    <w:rsid w:val="00386511"/>
    <w:rsid w:val="00391EFD"/>
    <w:rsid w:val="0039571A"/>
    <w:rsid w:val="003A06EB"/>
    <w:rsid w:val="003A4722"/>
    <w:rsid w:val="003B22A2"/>
    <w:rsid w:val="003B39B6"/>
    <w:rsid w:val="003B425B"/>
    <w:rsid w:val="003B6B75"/>
    <w:rsid w:val="003B6E28"/>
    <w:rsid w:val="003C0C22"/>
    <w:rsid w:val="003C5027"/>
    <w:rsid w:val="003C5A8D"/>
    <w:rsid w:val="003D0F07"/>
    <w:rsid w:val="003D16BD"/>
    <w:rsid w:val="003D1A12"/>
    <w:rsid w:val="003D226E"/>
    <w:rsid w:val="003D4172"/>
    <w:rsid w:val="003D6E5B"/>
    <w:rsid w:val="003E1DD7"/>
    <w:rsid w:val="003E2511"/>
    <w:rsid w:val="003E4592"/>
    <w:rsid w:val="003E580D"/>
    <w:rsid w:val="003E692A"/>
    <w:rsid w:val="003F04E1"/>
    <w:rsid w:val="003F0C28"/>
    <w:rsid w:val="003F3437"/>
    <w:rsid w:val="003F3B99"/>
    <w:rsid w:val="003F482E"/>
    <w:rsid w:val="003F6D1D"/>
    <w:rsid w:val="00404D0D"/>
    <w:rsid w:val="00406CB8"/>
    <w:rsid w:val="00407E8A"/>
    <w:rsid w:val="00411BE0"/>
    <w:rsid w:val="00415C20"/>
    <w:rsid w:val="004228BF"/>
    <w:rsid w:val="00423FA3"/>
    <w:rsid w:val="00427BA3"/>
    <w:rsid w:val="00430911"/>
    <w:rsid w:val="00431785"/>
    <w:rsid w:val="004322B2"/>
    <w:rsid w:val="00437716"/>
    <w:rsid w:val="0044389C"/>
    <w:rsid w:val="004458C3"/>
    <w:rsid w:val="004477ED"/>
    <w:rsid w:val="00453047"/>
    <w:rsid w:val="004612BA"/>
    <w:rsid w:val="00461572"/>
    <w:rsid w:val="00461B54"/>
    <w:rsid w:val="004632CB"/>
    <w:rsid w:val="0047274B"/>
    <w:rsid w:val="00472CC9"/>
    <w:rsid w:val="00473EA0"/>
    <w:rsid w:val="00481F2A"/>
    <w:rsid w:val="00490261"/>
    <w:rsid w:val="00496A40"/>
    <w:rsid w:val="004A0D1B"/>
    <w:rsid w:val="004A3007"/>
    <w:rsid w:val="004A4C37"/>
    <w:rsid w:val="004A5352"/>
    <w:rsid w:val="004A557A"/>
    <w:rsid w:val="004A6FA0"/>
    <w:rsid w:val="004B0FF5"/>
    <w:rsid w:val="004B1F44"/>
    <w:rsid w:val="004B6340"/>
    <w:rsid w:val="004B7583"/>
    <w:rsid w:val="004C3CD6"/>
    <w:rsid w:val="004C5610"/>
    <w:rsid w:val="004D19B7"/>
    <w:rsid w:val="004D38B5"/>
    <w:rsid w:val="004D44B4"/>
    <w:rsid w:val="004D5068"/>
    <w:rsid w:val="004E1729"/>
    <w:rsid w:val="004E1733"/>
    <w:rsid w:val="004E1E0D"/>
    <w:rsid w:val="004E453E"/>
    <w:rsid w:val="004E583A"/>
    <w:rsid w:val="004F04AC"/>
    <w:rsid w:val="004F0E69"/>
    <w:rsid w:val="004F7686"/>
    <w:rsid w:val="00502F3E"/>
    <w:rsid w:val="005055B2"/>
    <w:rsid w:val="0051328A"/>
    <w:rsid w:val="00514695"/>
    <w:rsid w:val="00515190"/>
    <w:rsid w:val="00517FD0"/>
    <w:rsid w:val="0052420D"/>
    <w:rsid w:val="005254EB"/>
    <w:rsid w:val="00530E44"/>
    <w:rsid w:val="00533D15"/>
    <w:rsid w:val="00535134"/>
    <w:rsid w:val="0053608F"/>
    <w:rsid w:val="00536262"/>
    <w:rsid w:val="005459E0"/>
    <w:rsid w:val="00547515"/>
    <w:rsid w:val="005476D7"/>
    <w:rsid w:val="0055035C"/>
    <w:rsid w:val="00550BE9"/>
    <w:rsid w:val="005607DF"/>
    <w:rsid w:val="00560CC1"/>
    <w:rsid w:val="00561463"/>
    <w:rsid w:val="00563856"/>
    <w:rsid w:val="005647B8"/>
    <w:rsid w:val="00572146"/>
    <w:rsid w:val="00572B84"/>
    <w:rsid w:val="0057406B"/>
    <w:rsid w:val="00584C0D"/>
    <w:rsid w:val="00585378"/>
    <w:rsid w:val="00585F7F"/>
    <w:rsid w:val="005861E8"/>
    <w:rsid w:val="00592DD6"/>
    <w:rsid w:val="00594253"/>
    <w:rsid w:val="00596041"/>
    <w:rsid w:val="00596935"/>
    <w:rsid w:val="0059799D"/>
    <w:rsid w:val="00597D37"/>
    <w:rsid w:val="005A35A1"/>
    <w:rsid w:val="005A3CF4"/>
    <w:rsid w:val="005A70BE"/>
    <w:rsid w:val="005A7630"/>
    <w:rsid w:val="005B250F"/>
    <w:rsid w:val="005B396E"/>
    <w:rsid w:val="005B5342"/>
    <w:rsid w:val="005B5D49"/>
    <w:rsid w:val="005C0D92"/>
    <w:rsid w:val="005C2A99"/>
    <w:rsid w:val="005D06EE"/>
    <w:rsid w:val="005D2051"/>
    <w:rsid w:val="005D3A43"/>
    <w:rsid w:val="005D3ADE"/>
    <w:rsid w:val="005D5A93"/>
    <w:rsid w:val="005D5CB6"/>
    <w:rsid w:val="005D6CC2"/>
    <w:rsid w:val="005E0D0A"/>
    <w:rsid w:val="005E1D65"/>
    <w:rsid w:val="005E28D9"/>
    <w:rsid w:val="005E65A8"/>
    <w:rsid w:val="005F0384"/>
    <w:rsid w:val="005F330C"/>
    <w:rsid w:val="0060017E"/>
    <w:rsid w:val="00601646"/>
    <w:rsid w:val="00601EE0"/>
    <w:rsid w:val="0060406E"/>
    <w:rsid w:val="00606D55"/>
    <w:rsid w:val="00615A35"/>
    <w:rsid w:val="00615CCF"/>
    <w:rsid w:val="0061722C"/>
    <w:rsid w:val="00620FB1"/>
    <w:rsid w:val="0062106F"/>
    <w:rsid w:val="006224E2"/>
    <w:rsid w:val="00622D54"/>
    <w:rsid w:val="00622EDE"/>
    <w:rsid w:val="00623B01"/>
    <w:rsid w:val="00627C8F"/>
    <w:rsid w:val="00631BD3"/>
    <w:rsid w:val="00631DD5"/>
    <w:rsid w:val="00631DDF"/>
    <w:rsid w:val="0063315F"/>
    <w:rsid w:val="006335A2"/>
    <w:rsid w:val="00635595"/>
    <w:rsid w:val="00636A3F"/>
    <w:rsid w:val="00637985"/>
    <w:rsid w:val="00637C56"/>
    <w:rsid w:val="00646167"/>
    <w:rsid w:val="00650FB5"/>
    <w:rsid w:val="0065142F"/>
    <w:rsid w:val="00654E7D"/>
    <w:rsid w:val="006614BE"/>
    <w:rsid w:val="006630FD"/>
    <w:rsid w:val="00667372"/>
    <w:rsid w:val="00667E7A"/>
    <w:rsid w:val="0067119A"/>
    <w:rsid w:val="0067119C"/>
    <w:rsid w:val="006738B8"/>
    <w:rsid w:val="0067439E"/>
    <w:rsid w:val="00674B66"/>
    <w:rsid w:val="00675CEB"/>
    <w:rsid w:val="00682711"/>
    <w:rsid w:val="006833A8"/>
    <w:rsid w:val="00686596"/>
    <w:rsid w:val="00686D08"/>
    <w:rsid w:val="0068730E"/>
    <w:rsid w:val="00693B67"/>
    <w:rsid w:val="00694BB9"/>
    <w:rsid w:val="006A064E"/>
    <w:rsid w:val="006A1DFF"/>
    <w:rsid w:val="006A5F7F"/>
    <w:rsid w:val="006B1E48"/>
    <w:rsid w:val="006C378D"/>
    <w:rsid w:val="006C59C5"/>
    <w:rsid w:val="006D1FA4"/>
    <w:rsid w:val="006D41BD"/>
    <w:rsid w:val="006D641A"/>
    <w:rsid w:val="006D6B0D"/>
    <w:rsid w:val="006E17A7"/>
    <w:rsid w:val="006E2678"/>
    <w:rsid w:val="006E56E6"/>
    <w:rsid w:val="006E7EF8"/>
    <w:rsid w:val="006F3A17"/>
    <w:rsid w:val="007016FA"/>
    <w:rsid w:val="007067D9"/>
    <w:rsid w:val="00711793"/>
    <w:rsid w:val="00712EA1"/>
    <w:rsid w:val="00713B3A"/>
    <w:rsid w:val="007142EC"/>
    <w:rsid w:val="007159FB"/>
    <w:rsid w:val="00725837"/>
    <w:rsid w:val="00730A91"/>
    <w:rsid w:val="007341E3"/>
    <w:rsid w:val="007366AC"/>
    <w:rsid w:val="00736710"/>
    <w:rsid w:val="00737E7B"/>
    <w:rsid w:val="007410A1"/>
    <w:rsid w:val="00743073"/>
    <w:rsid w:val="00752D21"/>
    <w:rsid w:val="0075374C"/>
    <w:rsid w:val="0075626F"/>
    <w:rsid w:val="00760F84"/>
    <w:rsid w:val="00763D85"/>
    <w:rsid w:val="0077273E"/>
    <w:rsid w:val="00773D18"/>
    <w:rsid w:val="00775E36"/>
    <w:rsid w:val="00775F25"/>
    <w:rsid w:val="007768B8"/>
    <w:rsid w:val="00782D96"/>
    <w:rsid w:val="00783110"/>
    <w:rsid w:val="007866E2"/>
    <w:rsid w:val="0079155E"/>
    <w:rsid w:val="007937BD"/>
    <w:rsid w:val="00794DF2"/>
    <w:rsid w:val="0079515A"/>
    <w:rsid w:val="00797C03"/>
    <w:rsid w:val="007A1674"/>
    <w:rsid w:val="007A4AC2"/>
    <w:rsid w:val="007A4C74"/>
    <w:rsid w:val="007A4FFF"/>
    <w:rsid w:val="007A7996"/>
    <w:rsid w:val="007B158C"/>
    <w:rsid w:val="007B31DE"/>
    <w:rsid w:val="007B395E"/>
    <w:rsid w:val="007B5070"/>
    <w:rsid w:val="007C1A99"/>
    <w:rsid w:val="007C3A05"/>
    <w:rsid w:val="007C4A32"/>
    <w:rsid w:val="007C4B7A"/>
    <w:rsid w:val="007C7E8A"/>
    <w:rsid w:val="007D0948"/>
    <w:rsid w:val="007E53FF"/>
    <w:rsid w:val="007E5AC8"/>
    <w:rsid w:val="007E6D7B"/>
    <w:rsid w:val="007F095E"/>
    <w:rsid w:val="007F7CA5"/>
    <w:rsid w:val="0080080D"/>
    <w:rsid w:val="008029D8"/>
    <w:rsid w:val="00802FE2"/>
    <w:rsid w:val="008055E3"/>
    <w:rsid w:val="00807812"/>
    <w:rsid w:val="00813B4A"/>
    <w:rsid w:val="00814138"/>
    <w:rsid w:val="008167FB"/>
    <w:rsid w:val="008250E9"/>
    <w:rsid w:val="00825197"/>
    <w:rsid w:val="00827F28"/>
    <w:rsid w:val="00830601"/>
    <w:rsid w:val="0083100B"/>
    <w:rsid w:val="00836BFB"/>
    <w:rsid w:val="00841726"/>
    <w:rsid w:val="00847CBB"/>
    <w:rsid w:val="00847E75"/>
    <w:rsid w:val="00851BC4"/>
    <w:rsid w:val="00856ACC"/>
    <w:rsid w:val="00857AD3"/>
    <w:rsid w:val="00861FD1"/>
    <w:rsid w:val="0086429E"/>
    <w:rsid w:val="0086526D"/>
    <w:rsid w:val="0086791C"/>
    <w:rsid w:val="008710C7"/>
    <w:rsid w:val="00872D61"/>
    <w:rsid w:val="00876425"/>
    <w:rsid w:val="00882165"/>
    <w:rsid w:val="00885251"/>
    <w:rsid w:val="0088571F"/>
    <w:rsid w:val="0088677D"/>
    <w:rsid w:val="00890441"/>
    <w:rsid w:val="0089091A"/>
    <w:rsid w:val="0089179D"/>
    <w:rsid w:val="008948E4"/>
    <w:rsid w:val="00896D04"/>
    <w:rsid w:val="00897409"/>
    <w:rsid w:val="00897416"/>
    <w:rsid w:val="008A1AFB"/>
    <w:rsid w:val="008A1E46"/>
    <w:rsid w:val="008A54AE"/>
    <w:rsid w:val="008B024A"/>
    <w:rsid w:val="008B1329"/>
    <w:rsid w:val="008B1CEF"/>
    <w:rsid w:val="008B4A7B"/>
    <w:rsid w:val="008B4C42"/>
    <w:rsid w:val="008B4D1F"/>
    <w:rsid w:val="008B5960"/>
    <w:rsid w:val="008B7458"/>
    <w:rsid w:val="008C09EE"/>
    <w:rsid w:val="008C1365"/>
    <w:rsid w:val="008C1BC6"/>
    <w:rsid w:val="008C5A8D"/>
    <w:rsid w:val="008D086B"/>
    <w:rsid w:val="008D4F5C"/>
    <w:rsid w:val="008D536E"/>
    <w:rsid w:val="008E2354"/>
    <w:rsid w:val="008E2F22"/>
    <w:rsid w:val="008E3F2F"/>
    <w:rsid w:val="008E5983"/>
    <w:rsid w:val="008E5E8F"/>
    <w:rsid w:val="008F3DB7"/>
    <w:rsid w:val="008F5076"/>
    <w:rsid w:val="0090265A"/>
    <w:rsid w:val="00902B64"/>
    <w:rsid w:val="009038FF"/>
    <w:rsid w:val="00903908"/>
    <w:rsid w:val="00912458"/>
    <w:rsid w:val="00915307"/>
    <w:rsid w:val="009159E7"/>
    <w:rsid w:val="009167CC"/>
    <w:rsid w:val="00920668"/>
    <w:rsid w:val="0092400F"/>
    <w:rsid w:val="0092460F"/>
    <w:rsid w:val="0092469A"/>
    <w:rsid w:val="00926E0C"/>
    <w:rsid w:val="0093025B"/>
    <w:rsid w:val="00930BF0"/>
    <w:rsid w:val="00930D31"/>
    <w:rsid w:val="00932C5B"/>
    <w:rsid w:val="00932F1E"/>
    <w:rsid w:val="00934977"/>
    <w:rsid w:val="00937289"/>
    <w:rsid w:val="009456F1"/>
    <w:rsid w:val="0094610E"/>
    <w:rsid w:val="009461ED"/>
    <w:rsid w:val="00947744"/>
    <w:rsid w:val="00950440"/>
    <w:rsid w:val="00951FC0"/>
    <w:rsid w:val="00957652"/>
    <w:rsid w:val="00957E7C"/>
    <w:rsid w:val="00960C4A"/>
    <w:rsid w:val="00966E16"/>
    <w:rsid w:val="00970427"/>
    <w:rsid w:val="00972418"/>
    <w:rsid w:val="009730FC"/>
    <w:rsid w:val="009734D1"/>
    <w:rsid w:val="00975CDD"/>
    <w:rsid w:val="00981635"/>
    <w:rsid w:val="009872E6"/>
    <w:rsid w:val="00991113"/>
    <w:rsid w:val="009912ED"/>
    <w:rsid w:val="00993085"/>
    <w:rsid w:val="00993CB9"/>
    <w:rsid w:val="009962C5"/>
    <w:rsid w:val="00996EE3"/>
    <w:rsid w:val="009A261D"/>
    <w:rsid w:val="009A3D07"/>
    <w:rsid w:val="009A50DC"/>
    <w:rsid w:val="009A74A5"/>
    <w:rsid w:val="009B1F3E"/>
    <w:rsid w:val="009B2593"/>
    <w:rsid w:val="009B40CB"/>
    <w:rsid w:val="009B40CC"/>
    <w:rsid w:val="009B5313"/>
    <w:rsid w:val="009B5C30"/>
    <w:rsid w:val="009B7793"/>
    <w:rsid w:val="009B7E40"/>
    <w:rsid w:val="009C197A"/>
    <w:rsid w:val="009C26B5"/>
    <w:rsid w:val="009C333D"/>
    <w:rsid w:val="009C78D3"/>
    <w:rsid w:val="009D0942"/>
    <w:rsid w:val="009D1031"/>
    <w:rsid w:val="009D1A0B"/>
    <w:rsid w:val="009D2739"/>
    <w:rsid w:val="009D407B"/>
    <w:rsid w:val="009E46F6"/>
    <w:rsid w:val="009E62F0"/>
    <w:rsid w:val="009E6D9B"/>
    <w:rsid w:val="009E72AE"/>
    <w:rsid w:val="009F6F6A"/>
    <w:rsid w:val="00A00BF1"/>
    <w:rsid w:val="00A019A7"/>
    <w:rsid w:val="00A02083"/>
    <w:rsid w:val="00A02962"/>
    <w:rsid w:val="00A0380E"/>
    <w:rsid w:val="00A05721"/>
    <w:rsid w:val="00A05D1B"/>
    <w:rsid w:val="00A064D1"/>
    <w:rsid w:val="00A1078B"/>
    <w:rsid w:val="00A10925"/>
    <w:rsid w:val="00A10A0A"/>
    <w:rsid w:val="00A13F3E"/>
    <w:rsid w:val="00A1534A"/>
    <w:rsid w:val="00A16774"/>
    <w:rsid w:val="00A1703A"/>
    <w:rsid w:val="00A1714F"/>
    <w:rsid w:val="00A17C0E"/>
    <w:rsid w:val="00A216D9"/>
    <w:rsid w:val="00A229ED"/>
    <w:rsid w:val="00A25062"/>
    <w:rsid w:val="00A25B62"/>
    <w:rsid w:val="00A30C40"/>
    <w:rsid w:val="00A31AF8"/>
    <w:rsid w:val="00A32298"/>
    <w:rsid w:val="00A338AA"/>
    <w:rsid w:val="00A3593F"/>
    <w:rsid w:val="00A427C2"/>
    <w:rsid w:val="00A525FA"/>
    <w:rsid w:val="00A53383"/>
    <w:rsid w:val="00A56850"/>
    <w:rsid w:val="00A5697E"/>
    <w:rsid w:val="00A60EE5"/>
    <w:rsid w:val="00A61207"/>
    <w:rsid w:val="00A642B0"/>
    <w:rsid w:val="00A66719"/>
    <w:rsid w:val="00A66EA3"/>
    <w:rsid w:val="00A7018B"/>
    <w:rsid w:val="00A707F0"/>
    <w:rsid w:val="00A72955"/>
    <w:rsid w:val="00A74172"/>
    <w:rsid w:val="00A74933"/>
    <w:rsid w:val="00A7556C"/>
    <w:rsid w:val="00A80013"/>
    <w:rsid w:val="00A802DF"/>
    <w:rsid w:val="00A80D43"/>
    <w:rsid w:val="00A81EA3"/>
    <w:rsid w:val="00A83371"/>
    <w:rsid w:val="00A83AB7"/>
    <w:rsid w:val="00A9059A"/>
    <w:rsid w:val="00A933D5"/>
    <w:rsid w:val="00A935B0"/>
    <w:rsid w:val="00AA3257"/>
    <w:rsid w:val="00AA3DF5"/>
    <w:rsid w:val="00AB0BED"/>
    <w:rsid w:val="00AB10E2"/>
    <w:rsid w:val="00AC3839"/>
    <w:rsid w:val="00AC3CD1"/>
    <w:rsid w:val="00AC554F"/>
    <w:rsid w:val="00AC5E56"/>
    <w:rsid w:val="00AD1F64"/>
    <w:rsid w:val="00AD24C2"/>
    <w:rsid w:val="00AD53EC"/>
    <w:rsid w:val="00AE07BE"/>
    <w:rsid w:val="00AE17B9"/>
    <w:rsid w:val="00AE25D1"/>
    <w:rsid w:val="00AE4AAF"/>
    <w:rsid w:val="00AE52DF"/>
    <w:rsid w:val="00AE726E"/>
    <w:rsid w:val="00AF0AF8"/>
    <w:rsid w:val="00AF0D63"/>
    <w:rsid w:val="00AF42D6"/>
    <w:rsid w:val="00AF62DE"/>
    <w:rsid w:val="00B025CD"/>
    <w:rsid w:val="00B05B29"/>
    <w:rsid w:val="00B10922"/>
    <w:rsid w:val="00B14882"/>
    <w:rsid w:val="00B1541A"/>
    <w:rsid w:val="00B23557"/>
    <w:rsid w:val="00B25A3A"/>
    <w:rsid w:val="00B26176"/>
    <w:rsid w:val="00B30F03"/>
    <w:rsid w:val="00B375A7"/>
    <w:rsid w:val="00B37EFF"/>
    <w:rsid w:val="00B40339"/>
    <w:rsid w:val="00B44379"/>
    <w:rsid w:val="00B46CD0"/>
    <w:rsid w:val="00B50B33"/>
    <w:rsid w:val="00B5432F"/>
    <w:rsid w:val="00B54D3B"/>
    <w:rsid w:val="00B5505B"/>
    <w:rsid w:val="00B5512C"/>
    <w:rsid w:val="00B57D4C"/>
    <w:rsid w:val="00B60B05"/>
    <w:rsid w:val="00B65EE0"/>
    <w:rsid w:val="00B67182"/>
    <w:rsid w:val="00B71FED"/>
    <w:rsid w:val="00B72FC2"/>
    <w:rsid w:val="00B7730B"/>
    <w:rsid w:val="00B8154D"/>
    <w:rsid w:val="00B817A0"/>
    <w:rsid w:val="00B82D50"/>
    <w:rsid w:val="00B83B06"/>
    <w:rsid w:val="00B85C5F"/>
    <w:rsid w:val="00B901A6"/>
    <w:rsid w:val="00B93195"/>
    <w:rsid w:val="00B9493B"/>
    <w:rsid w:val="00B949E3"/>
    <w:rsid w:val="00BA24B0"/>
    <w:rsid w:val="00BA5ACA"/>
    <w:rsid w:val="00BB0DEC"/>
    <w:rsid w:val="00BB18C1"/>
    <w:rsid w:val="00BB1CE7"/>
    <w:rsid w:val="00BB71AF"/>
    <w:rsid w:val="00BC2913"/>
    <w:rsid w:val="00BD0EDA"/>
    <w:rsid w:val="00BD3B33"/>
    <w:rsid w:val="00BE099F"/>
    <w:rsid w:val="00BE2562"/>
    <w:rsid w:val="00BF0914"/>
    <w:rsid w:val="00BF1DD5"/>
    <w:rsid w:val="00BF2C95"/>
    <w:rsid w:val="00BF4AAF"/>
    <w:rsid w:val="00BF79FE"/>
    <w:rsid w:val="00C0185B"/>
    <w:rsid w:val="00C02876"/>
    <w:rsid w:val="00C035A1"/>
    <w:rsid w:val="00C03B68"/>
    <w:rsid w:val="00C05B1B"/>
    <w:rsid w:val="00C10D3D"/>
    <w:rsid w:val="00C10E72"/>
    <w:rsid w:val="00C11EB1"/>
    <w:rsid w:val="00C1288B"/>
    <w:rsid w:val="00C16772"/>
    <w:rsid w:val="00C170B0"/>
    <w:rsid w:val="00C202C5"/>
    <w:rsid w:val="00C2077B"/>
    <w:rsid w:val="00C20BE0"/>
    <w:rsid w:val="00C25396"/>
    <w:rsid w:val="00C26FBB"/>
    <w:rsid w:val="00C27819"/>
    <w:rsid w:val="00C30B1A"/>
    <w:rsid w:val="00C33287"/>
    <w:rsid w:val="00C34552"/>
    <w:rsid w:val="00C34C93"/>
    <w:rsid w:val="00C36935"/>
    <w:rsid w:val="00C4376F"/>
    <w:rsid w:val="00C44A6B"/>
    <w:rsid w:val="00C52769"/>
    <w:rsid w:val="00C5386B"/>
    <w:rsid w:val="00C55870"/>
    <w:rsid w:val="00C56E8B"/>
    <w:rsid w:val="00C61896"/>
    <w:rsid w:val="00C61A7F"/>
    <w:rsid w:val="00C61B2E"/>
    <w:rsid w:val="00C626FB"/>
    <w:rsid w:val="00C63EFA"/>
    <w:rsid w:val="00C65A0A"/>
    <w:rsid w:val="00C719B4"/>
    <w:rsid w:val="00C71ECB"/>
    <w:rsid w:val="00C7221C"/>
    <w:rsid w:val="00C77BFC"/>
    <w:rsid w:val="00C81522"/>
    <w:rsid w:val="00C83BA1"/>
    <w:rsid w:val="00C8681B"/>
    <w:rsid w:val="00C9013B"/>
    <w:rsid w:val="00C93E73"/>
    <w:rsid w:val="00C95DCB"/>
    <w:rsid w:val="00CA24CF"/>
    <w:rsid w:val="00CA5312"/>
    <w:rsid w:val="00CA7654"/>
    <w:rsid w:val="00CA76EC"/>
    <w:rsid w:val="00CB7E0B"/>
    <w:rsid w:val="00CB7FB9"/>
    <w:rsid w:val="00CC09C7"/>
    <w:rsid w:val="00CD3C93"/>
    <w:rsid w:val="00CD7810"/>
    <w:rsid w:val="00CE32B6"/>
    <w:rsid w:val="00CE5991"/>
    <w:rsid w:val="00CE59A9"/>
    <w:rsid w:val="00CE59DA"/>
    <w:rsid w:val="00CE6DBF"/>
    <w:rsid w:val="00CF089F"/>
    <w:rsid w:val="00D0137A"/>
    <w:rsid w:val="00D02B58"/>
    <w:rsid w:val="00D035A2"/>
    <w:rsid w:val="00D0498F"/>
    <w:rsid w:val="00D05266"/>
    <w:rsid w:val="00D05DC5"/>
    <w:rsid w:val="00D0639B"/>
    <w:rsid w:val="00D068A6"/>
    <w:rsid w:val="00D06BF0"/>
    <w:rsid w:val="00D157EA"/>
    <w:rsid w:val="00D20D07"/>
    <w:rsid w:val="00D2260A"/>
    <w:rsid w:val="00D260FE"/>
    <w:rsid w:val="00D32342"/>
    <w:rsid w:val="00D3509C"/>
    <w:rsid w:val="00D35C77"/>
    <w:rsid w:val="00D37D1B"/>
    <w:rsid w:val="00D41A64"/>
    <w:rsid w:val="00D460D6"/>
    <w:rsid w:val="00D509EF"/>
    <w:rsid w:val="00D512FF"/>
    <w:rsid w:val="00D562B6"/>
    <w:rsid w:val="00D635F4"/>
    <w:rsid w:val="00D7026F"/>
    <w:rsid w:val="00D76A27"/>
    <w:rsid w:val="00D81949"/>
    <w:rsid w:val="00D81DF1"/>
    <w:rsid w:val="00D8250B"/>
    <w:rsid w:val="00D82CDB"/>
    <w:rsid w:val="00D832CA"/>
    <w:rsid w:val="00D866F1"/>
    <w:rsid w:val="00DA0081"/>
    <w:rsid w:val="00DA0E5A"/>
    <w:rsid w:val="00DA24EA"/>
    <w:rsid w:val="00DA2FE3"/>
    <w:rsid w:val="00DA5F74"/>
    <w:rsid w:val="00DA6F5F"/>
    <w:rsid w:val="00DA7E02"/>
    <w:rsid w:val="00DB0A2E"/>
    <w:rsid w:val="00DB26F5"/>
    <w:rsid w:val="00DB29C0"/>
    <w:rsid w:val="00DB317A"/>
    <w:rsid w:val="00DB5EFB"/>
    <w:rsid w:val="00DB60C5"/>
    <w:rsid w:val="00DC17B9"/>
    <w:rsid w:val="00DC5956"/>
    <w:rsid w:val="00DC65C5"/>
    <w:rsid w:val="00DD2573"/>
    <w:rsid w:val="00DD2F37"/>
    <w:rsid w:val="00DD30A3"/>
    <w:rsid w:val="00DE0667"/>
    <w:rsid w:val="00DE29D6"/>
    <w:rsid w:val="00DE4CA3"/>
    <w:rsid w:val="00DF5561"/>
    <w:rsid w:val="00DF5AD9"/>
    <w:rsid w:val="00DF7489"/>
    <w:rsid w:val="00E00254"/>
    <w:rsid w:val="00E03305"/>
    <w:rsid w:val="00E079D4"/>
    <w:rsid w:val="00E07F3D"/>
    <w:rsid w:val="00E13888"/>
    <w:rsid w:val="00E16C05"/>
    <w:rsid w:val="00E17523"/>
    <w:rsid w:val="00E20262"/>
    <w:rsid w:val="00E242C5"/>
    <w:rsid w:val="00E26450"/>
    <w:rsid w:val="00E267C2"/>
    <w:rsid w:val="00E31210"/>
    <w:rsid w:val="00E321E1"/>
    <w:rsid w:val="00E40986"/>
    <w:rsid w:val="00E41D94"/>
    <w:rsid w:val="00E46F87"/>
    <w:rsid w:val="00E50AB8"/>
    <w:rsid w:val="00E50BB8"/>
    <w:rsid w:val="00E57D0B"/>
    <w:rsid w:val="00E63974"/>
    <w:rsid w:val="00E66E15"/>
    <w:rsid w:val="00E701FE"/>
    <w:rsid w:val="00E707D6"/>
    <w:rsid w:val="00E77031"/>
    <w:rsid w:val="00E8137C"/>
    <w:rsid w:val="00E86014"/>
    <w:rsid w:val="00E86E45"/>
    <w:rsid w:val="00E903FA"/>
    <w:rsid w:val="00E91701"/>
    <w:rsid w:val="00E939F2"/>
    <w:rsid w:val="00E945A2"/>
    <w:rsid w:val="00E94E9D"/>
    <w:rsid w:val="00E96907"/>
    <w:rsid w:val="00EA158F"/>
    <w:rsid w:val="00EA1D87"/>
    <w:rsid w:val="00EA457F"/>
    <w:rsid w:val="00EA4623"/>
    <w:rsid w:val="00EA547E"/>
    <w:rsid w:val="00EA5DB1"/>
    <w:rsid w:val="00EA67B9"/>
    <w:rsid w:val="00EB0E22"/>
    <w:rsid w:val="00EB0E4D"/>
    <w:rsid w:val="00EB5F47"/>
    <w:rsid w:val="00EB6FAC"/>
    <w:rsid w:val="00EB742C"/>
    <w:rsid w:val="00EB7FED"/>
    <w:rsid w:val="00EC120B"/>
    <w:rsid w:val="00EC275A"/>
    <w:rsid w:val="00EC3465"/>
    <w:rsid w:val="00EC70A5"/>
    <w:rsid w:val="00EC7CD6"/>
    <w:rsid w:val="00ED45E0"/>
    <w:rsid w:val="00ED534B"/>
    <w:rsid w:val="00ED7CED"/>
    <w:rsid w:val="00EE23AD"/>
    <w:rsid w:val="00EE7096"/>
    <w:rsid w:val="00EE7352"/>
    <w:rsid w:val="00EE7BDC"/>
    <w:rsid w:val="00EF42C4"/>
    <w:rsid w:val="00EF459C"/>
    <w:rsid w:val="00EF5FC6"/>
    <w:rsid w:val="00EF6ADA"/>
    <w:rsid w:val="00F00F4C"/>
    <w:rsid w:val="00F0333C"/>
    <w:rsid w:val="00F10F9F"/>
    <w:rsid w:val="00F13D36"/>
    <w:rsid w:val="00F16E21"/>
    <w:rsid w:val="00F23271"/>
    <w:rsid w:val="00F23A12"/>
    <w:rsid w:val="00F25A21"/>
    <w:rsid w:val="00F27AF8"/>
    <w:rsid w:val="00F27CE4"/>
    <w:rsid w:val="00F33DCE"/>
    <w:rsid w:val="00F34DB6"/>
    <w:rsid w:val="00F409D9"/>
    <w:rsid w:val="00F42D2C"/>
    <w:rsid w:val="00F460DD"/>
    <w:rsid w:val="00F47392"/>
    <w:rsid w:val="00F579C1"/>
    <w:rsid w:val="00F64FB4"/>
    <w:rsid w:val="00F668B0"/>
    <w:rsid w:val="00F668BE"/>
    <w:rsid w:val="00F71072"/>
    <w:rsid w:val="00F71F49"/>
    <w:rsid w:val="00F7361B"/>
    <w:rsid w:val="00F737E8"/>
    <w:rsid w:val="00F75B78"/>
    <w:rsid w:val="00F801C2"/>
    <w:rsid w:val="00F84511"/>
    <w:rsid w:val="00F8620F"/>
    <w:rsid w:val="00F87667"/>
    <w:rsid w:val="00F91AF0"/>
    <w:rsid w:val="00F929FC"/>
    <w:rsid w:val="00FA121D"/>
    <w:rsid w:val="00FA36F8"/>
    <w:rsid w:val="00FA4A32"/>
    <w:rsid w:val="00FA5C3B"/>
    <w:rsid w:val="00FA77AA"/>
    <w:rsid w:val="00FB0815"/>
    <w:rsid w:val="00FB118E"/>
    <w:rsid w:val="00FB721B"/>
    <w:rsid w:val="00FC338A"/>
    <w:rsid w:val="00FC5BFD"/>
    <w:rsid w:val="00FC78C1"/>
    <w:rsid w:val="00FC7A92"/>
    <w:rsid w:val="00FD0495"/>
    <w:rsid w:val="00FD4962"/>
    <w:rsid w:val="00FD7E7A"/>
    <w:rsid w:val="00FE3543"/>
    <w:rsid w:val="00FE3810"/>
    <w:rsid w:val="00FE40E3"/>
    <w:rsid w:val="00FE5824"/>
    <w:rsid w:val="00FF3B86"/>
    <w:rsid w:val="00FF5373"/>
    <w:rsid w:val="00FF5B19"/>
    <w:rsid w:val="065F7409"/>
    <w:rsid w:val="0BDACFC3"/>
    <w:rsid w:val="0D379114"/>
    <w:rsid w:val="158C6C61"/>
    <w:rsid w:val="1C0AD359"/>
    <w:rsid w:val="1F2A58D5"/>
    <w:rsid w:val="23DD8470"/>
    <w:rsid w:val="2407B58D"/>
    <w:rsid w:val="26732CFD"/>
    <w:rsid w:val="2A858360"/>
    <w:rsid w:val="2B1E2653"/>
    <w:rsid w:val="2B219096"/>
    <w:rsid w:val="2FAEE589"/>
    <w:rsid w:val="3218D413"/>
    <w:rsid w:val="3380208D"/>
    <w:rsid w:val="3533F3CA"/>
    <w:rsid w:val="35CD06B2"/>
    <w:rsid w:val="3B7C24A3"/>
    <w:rsid w:val="3BE2878F"/>
    <w:rsid w:val="43DEF3E9"/>
    <w:rsid w:val="45673E8F"/>
    <w:rsid w:val="47A00659"/>
    <w:rsid w:val="47A00659"/>
    <w:rsid w:val="4E0F7A8A"/>
    <w:rsid w:val="539CEA96"/>
    <w:rsid w:val="581089AB"/>
    <w:rsid w:val="5B7936F6"/>
    <w:rsid w:val="5C12122B"/>
    <w:rsid w:val="5ED64EE0"/>
    <w:rsid w:val="7530471C"/>
    <w:rsid w:val="7CCCC8B8"/>
    <w:rsid w:val="7DDB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924CA"/>
  <w15:docId w15:val="{C593ABAE-FBF5-49F0-A469-A6D901A0DC3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2" w:semiHidden="1" w:unhideWhenUsed="1" w:qFormat="1"/>
    <w:lsdException w:name="heading 3" w:uiPriority="2" w:semiHidden="1" w:unhideWhenUsed="1" w:qFormat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B1E48"/>
    <w:pPr>
      <w:spacing w:after="220" w:line="264" w:lineRule="auto"/>
    </w:pPr>
    <w:rPr>
      <w:rFonts w:ascii="Arial" w:hAnsi="Arial" w:cs="Arial"/>
      <w:color w:val="171717" w:themeColor="background2" w:themeShade="1A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C30B1A"/>
    <w:pPr>
      <w:keepNext/>
      <w:keepLines/>
      <w:spacing w:before="600" w:after="40"/>
      <w:outlineLvl w:val="0"/>
    </w:pPr>
    <w:rPr>
      <w:rFonts w:eastAsia="Calibri"/>
      <w:b/>
      <w:caps/>
      <w:color w:val="00629B"/>
      <w:w w:val="80"/>
      <w:sz w:val="36"/>
      <w:lang w:eastAsia="nb-NO"/>
    </w:rPr>
  </w:style>
  <w:style w:type="paragraph" w:styleId="Overskrift2">
    <w:name w:val="heading 2"/>
    <w:basedOn w:val="Normal"/>
    <w:next w:val="Normal"/>
    <w:link w:val="Overskrift2Tegn"/>
    <w:uiPriority w:val="2"/>
    <w:qFormat/>
    <w:rsid w:val="00C30B1A"/>
    <w:pPr>
      <w:keepNext/>
      <w:keepLines/>
      <w:spacing w:before="360" w:after="40"/>
      <w:outlineLvl w:val="1"/>
    </w:pPr>
    <w:rPr>
      <w:rFonts w:eastAsia="Calibri" w:cs="Calibri"/>
      <w:b/>
      <w:caps/>
      <w:color w:val="181717"/>
      <w:w w:val="80"/>
      <w:sz w:val="28"/>
      <w:lang w:eastAsia="nb-NO"/>
    </w:rPr>
  </w:style>
  <w:style w:type="paragraph" w:styleId="Overskrift3">
    <w:name w:val="heading 3"/>
    <w:basedOn w:val="Normal"/>
    <w:next w:val="Normal"/>
    <w:link w:val="Overskrift3Tegn"/>
    <w:uiPriority w:val="2"/>
    <w:qFormat/>
    <w:rsid w:val="00C30B1A"/>
    <w:pPr>
      <w:keepNext/>
      <w:keepLines/>
      <w:spacing w:before="200" w:after="0"/>
      <w:outlineLvl w:val="2"/>
    </w:pPr>
    <w:rPr>
      <w:rFonts w:eastAsiaTheme="majorEastAsia"/>
      <w:b/>
      <w:color w:val="767171" w:themeColor="background2" w:themeShade="80"/>
      <w:szCs w:val="24"/>
      <w:lang w:eastAsia="nb-NO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30B1A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hAnsiTheme="majorHAnsi" w:eastAsiaTheme="majorEastAsia" w:cstheme="majorBidi"/>
      <w:color w:val="00497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30B1A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hAnsiTheme="majorHAnsi" w:eastAsiaTheme="majorEastAsia" w:cstheme="majorBidi"/>
      <w:color w:val="00304D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30B1A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00304D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30B1A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hAnsiTheme="majorHAnsi" w:eastAsiaTheme="majorEastAsia" w:cstheme="majorBidi"/>
      <w:color w:val="0083D1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30B1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0083D1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5C0D92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5C0D92"/>
  </w:style>
  <w:style w:type="paragraph" w:styleId="Bunntekst">
    <w:name w:val="footer"/>
    <w:basedOn w:val="Normal"/>
    <w:link w:val="BunntekstTegn"/>
    <w:uiPriority w:val="99"/>
    <w:unhideWhenUsed/>
    <w:rsid w:val="005C0D92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5C0D92"/>
  </w:style>
  <w:style w:type="paragraph" w:styleId="Tittel">
    <w:name w:val="Title"/>
    <w:basedOn w:val="Normal"/>
    <w:next w:val="Normal"/>
    <w:link w:val="TittelTegn"/>
    <w:uiPriority w:val="3"/>
    <w:qFormat/>
    <w:rsid w:val="00C30B1A"/>
    <w:pPr>
      <w:spacing w:before="2040" w:after="0" w:line="240" w:lineRule="auto"/>
      <w:contextualSpacing/>
    </w:pPr>
    <w:rPr>
      <w:rFonts w:eastAsiaTheme="majorEastAsia" w:cstheme="majorBidi"/>
      <w:b/>
      <w:bCs/>
      <w:caps/>
      <w:color w:val="FFFFFF" w:themeColor="background1"/>
      <w:w w:val="80"/>
      <w:sz w:val="56"/>
      <w:szCs w:val="60"/>
    </w:rPr>
  </w:style>
  <w:style w:type="character" w:styleId="TittelTegn" w:customStyle="1">
    <w:name w:val="Tittel Tegn"/>
    <w:basedOn w:val="Standardskriftforavsnitt"/>
    <w:link w:val="Tittel"/>
    <w:uiPriority w:val="3"/>
    <w:rsid w:val="00C30B1A"/>
    <w:rPr>
      <w:rFonts w:ascii="Arial" w:hAnsi="Arial" w:eastAsiaTheme="majorEastAsia" w:cstheme="majorBidi"/>
      <w:b/>
      <w:bCs/>
      <w:caps/>
      <w:noProof/>
      <w:color w:val="FFFFFF" w:themeColor="background1"/>
      <w:w w:val="80"/>
      <w:sz w:val="56"/>
      <w:szCs w:val="60"/>
    </w:rPr>
  </w:style>
  <w:style w:type="paragraph" w:styleId="Undertittel">
    <w:name w:val="Subtitle"/>
    <w:basedOn w:val="Normal"/>
    <w:next w:val="Normal"/>
    <w:link w:val="UndertittelTegn"/>
    <w:uiPriority w:val="3"/>
    <w:qFormat/>
    <w:rsid w:val="00C30B1A"/>
    <w:pPr>
      <w:numPr>
        <w:ilvl w:val="1"/>
      </w:numPr>
    </w:pPr>
    <w:rPr>
      <w:rFonts w:eastAsiaTheme="majorEastAsia" w:cstheme="majorBidi"/>
      <w:bCs/>
      <w:caps/>
      <w:color w:val="FFFFFF" w:themeColor="background1"/>
      <w:w w:val="80"/>
      <w:sz w:val="32"/>
      <w:szCs w:val="26"/>
    </w:rPr>
  </w:style>
  <w:style w:type="character" w:styleId="UndertittelTegn" w:customStyle="1">
    <w:name w:val="Undertittel Tegn"/>
    <w:basedOn w:val="Standardskriftforavsnitt"/>
    <w:link w:val="Undertittel"/>
    <w:uiPriority w:val="3"/>
    <w:rsid w:val="00C30B1A"/>
    <w:rPr>
      <w:rFonts w:ascii="Arial" w:hAnsi="Arial" w:eastAsiaTheme="majorEastAsia" w:cstheme="majorBidi"/>
      <w:bCs/>
      <w:caps/>
      <w:noProof/>
      <w:color w:val="FFFFFF" w:themeColor="background1"/>
      <w:w w:val="80"/>
      <w:sz w:val="32"/>
      <w:szCs w:val="26"/>
    </w:rPr>
  </w:style>
  <w:style w:type="paragraph" w:styleId="LitenNormal" w:customStyle="1">
    <w:name w:val="Liten Normal"/>
    <w:basedOn w:val="Normal"/>
    <w:link w:val="LitenNormalTegn"/>
    <w:uiPriority w:val="1"/>
    <w:qFormat/>
    <w:rsid w:val="00C30B1A"/>
    <w:pPr>
      <w:spacing w:after="245"/>
    </w:pPr>
    <w:rPr>
      <w:sz w:val="18"/>
    </w:rPr>
  </w:style>
  <w:style w:type="character" w:styleId="LitenNormalTegn" w:customStyle="1">
    <w:name w:val="Liten Normal Tegn"/>
    <w:basedOn w:val="Standardskriftforavsnitt"/>
    <w:link w:val="LitenNormal"/>
    <w:uiPriority w:val="1"/>
    <w:rsid w:val="00C30B1A"/>
    <w:rPr>
      <w:rFonts w:ascii="Arial" w:hAnsi="Arial" w:cs="Arial"/>
      <w:sz w:val="18"/>
    </w:rPr>
  </w:style>
  <w:style w:type="paragraph" w:styleId="Dokumentdel" w:customStyle="1">
    <w:name w:val="Dokumentdel"/>
    <w:basedOn w:val="Normal"/>
    <w:link w:val="DokumentdelTegn"/>
    <w:uiPriority w:val="4"/>
    <w:qFormat/>
    <w:rsid w:val="00C30B1A"/>
    <w:pPr>
      <w:spacing w:after="397"/>
    </w:pPr>
    <w:rPr>
      <w:b/>
      <w:caps/>
      <w:color w:val="00629B"/>
      <w:w w:val="80"/>
      <w:sz w:val="36"/>
      <w:szCs w:val="32"/>
    </w:rPr>
  </w:style>
  <w:style w:type="character" w:styleId="DokumentdelTegn" w:customStyle="1">
    <w:name w:val="Dokumentdel Tegn"/>
    <w:basedOn w:val="Standardskriftforavsnitt"/>
    <w:link w:val="Dokumentdel"/>
    <w:uiPriority w:val="4"/>
    <w:rsid w:val="00C30B1A"/>
    <w:rPr>
      <w:rFonts w:ascii="Arial" w:hAnsi="Arial" w:cs="Arial"/>
      <w:b/>
      <w:caps/>
      <w:color w:val="00629B"/>
      <w:w w:val="80"/>
      <w:sz w:val="36"/>
      <w:szCs w:val="32"/>
    </w:rPr>
  </w:style>
  <w:style w:type="character" w:styleId="Sidereferanser" w:customStyle="1">
    <w:name w:val="Sidereferanser"/>
    <w:uiPriority w:val="4"/>
    <w:qFormat/>
    <w:rsid w:val="00C30B1A"/>
    <w:rPr>
      <w:b/>
      <w:noProof/>
      <w:color w:val="00638F"/>
      <w:w w:val="90"/>
      <w:sz w:val="24"/>
    </w:rPr>
  </w:style>
  <w:style w:type="paragraph" w:styleId="Overskrift1msideskift" w:customStyle="1">
    <w:name w:val="Overskrift 1 m/sideskift"/>
    <w:basedOn w:val="Overskrift1"/>
    <w:next w:val="Normal"/>
    <w:link w:val="Overskrift1msideskiftTegn"/>
    <w:uiPriority w:val="3"/>
    <w:qFormat/>
    <w:rsid w:val="00C30B1A"/>
    <w:pPr>
      <w:pageBreakBefore/>
    </w:pPr>
  </w:style>
  <w:style w:type="character" w:styleId="Overskrift1msideskiftTegn" w:customStyle="1">
    <w:name w:val="Overskrift 1 m/sideskift Tegn"/>
    <w:basedOn w:val="Overskrift1Tegn"/>
    <w:link w:val="Overskrift1msideskift"/>
    <w:uiPriority w:val="3"/>
    <w:rsid w:val="00C30B1A"/>
    <w:rPr>
      <w:rFonts w:ascii="Arial" w:hAnsi="Arial" w:eastAsia="Calibri" w:cs="Arial"/>
      <w:b/>
      <w:caps/>
      <w:noProof/>
      <w:color w:val="00629B"/>
      <w:w w:val="80"/>
      <w:sz w:val="36"/>
      <w:lang w:eastAsia="nb-NO"/>
    </w:rPr>
  </w:style>
  <w:style w:type="character" w:styleId="Overskrift1Tegn" w:customStyle="1">
    <w:name w:val="Overskrift 1 Tegn"/>
    <w:basedOn w:val="Standardskriftforavsnitt"/>
    <w:link w:val="Overskrift1"/>
    <w:uiPriority w:val="2"/>
    <w:rsid w:val="00C30B1A"/>
    <w:rPr>
      <w:rFonts w:ascii="Arial" w:hAnsi="Arial" w:eastAsia="Calibri" w:cs="Arial"/>
      <w:b/>
      <w:caps/>
      <w:noProof/>
      <w:color w:val="00629B"/>
      <w:w w:val="80"/>
      <w:sz w:val="36"/>
      <w:lang w:eastAsia="nb-NO"/>
    </w:rPr>
  </w:style>
  <w:style w:type="paragraph" w:styleId="Tabelltekst" w:customStyle="1">
    <w:name w:val="Tabelltekst"/>
    <w:basedOn w:val="Normal"/>
    <w:link w:val="TabelltekstTegn"/>
    <w:uiPriority w:val="3"/>
    <w:qFormat/>
    <w:rsid w:val="00C30B1A"/>
    <w:pPr>
      <w:spacing w:before="40" w:after="40"/>
    </w:pPr>
  </w:style>
  <w:style w:type="character" w:styleId="TabelltekstTegn" w:customStyle="1">
    <w:name w:val="Tabelltekst Tegn"/>
    <w:basedOn w:val="Standardskriftforavsnitt"/>
    <w:link w:val="Tabelltekst"/>
    <w:uiPriority w:val="3"/>
    <w:rsid w:val="00C30B1A"/>
    <w:rPr>
      <w:rFonts w:ascii="Arial" w:hAnsi="Arial" w:cs="Arial"/>
      <w:noProof/>
    </w:rPr>
  </w:style>
  <w:style w:type="character" w:styleId="Overskrift2Tegn" w:customStyle="1">
    <w:name w:val="Overskrift 2 Tegn"/>
    <w:basedOn w:val="Standardskriftforavsnitt"/>
    <w:link w:val="Overskrift2"/>
    <w:uiPriority w:val="2"/>
    <w:rsid w:val="00C30B1A"/>
    <w:rPr>
      <w:rFonts w:ascii="Arial" w:hAnsi="Arial" w:eastAsia="Calibri" w:cs="Calibri"/>
      <w:b/>
      <w:caps/>
      <w:noProof/>
      <w:color w:val="181717"/>
      <w:w w:val="80"/>
      <w:sz w:val="28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2"/>
    <w:rsid w:val="00C30B1A"/>
    <w:rPr>
      <w:rFonts w:ascii="Arial" w:hAnsi="Arial" w:cs="Arial" w:eastAsiaTheme="majorEastAsia"/>
      <w:b/>
      <w:noProof/>
      <w:color w:val="767171" w:themeColor="background2" w:themeShade="80"/>
      <w:szCs w:val="24"/>
      <w:lang w:eastAsia="nb-NO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C30B1A"/>
    <w:rPr>
      <w:rFonts w:asciiTheme="majorHAnsi" w:hAnsiTheme="majorHAnsi" w:eastAsiaTheme="majorEastAsia" w:cstheme="majorBidi"/>
      <w:noProof/>
      <w:color w:val="004974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C30B1A"/>
    <w:rPr>
      <w:rFonts w:asciiTheme="majorHAnsi" w:hAnsiTheme="majorHAnsi" w:eastAsiaTheme="majorEastAsia" w:cstheme="majorBidi"/>
      <w:noProof/>
      <w:color w:val="00304D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C30B1A"/>
    <w:rPr>
      <w:rFonts w:asciiTheme="majorHAnsi" w:hAnsiTheme="majorHAnsi" w:eastAsiaTheme="majorEastAsia" w:cstheme="majorBidi"/>
      <w:i/>
      <w:iCs/>
      <w:noProof/>
      <w:color w:val="00304D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C30B1A"/>
    <w:rPr>
      <w:rFonts w:asciiTheme="majorHAnsi" w:hAnsiTheme="majorHAnsi" w:eastAsiaTheme="majorEastAsia" w:cstheme="majorBidi"/>
      <w:noProof/>
      <w:color w:val="0083D1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C30B1A"/>
    <w:rPr>
      <w:rFonts w:asciiTheme="majorHAnsi" w:hAnsiTheme="majorHAnsi" w:eastAsiaTheme="majorEastAsia" w:cstheme="majorBidi"/>
      <w:i/>
      <w:iCs/>
      <w:noProof/>
      <w:color w:val="0083D1" w:themeColor="text1" w:themeTint="D8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C30B1A"/>
    <w:pPr>
      <w:spacing w:after="200" w:line="240" w:lineRule="auto"/>
    </w:pPr>
    <w:rPr>
      <w:i/>
      <w:iCs/>
      <w:color w:val="68D2DF" w:themeColor="text2"/>
      <w:sz w:val="18"/>
      <w:szCs w:val="1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C4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C4B7A"/>
    <w:rPr>
      <w:rFonts w:ascii="Tahoma" w:hAnsi="Tahoma" w:cs="Tahoma"/>
      <w:noProof/>
      <w:color w:val="171717" w:themeColor="background2" w:themeShade="1A"/>
      <w:sz w:val="16"/>
      <w:szCs w:val="16"/>
    </w:rPr>
  </w:style>
  <w:style w:type="table" w:styleId="Vanligtabell1">
    <w:name w:val="Plain Table 1"/>
    <w:basedOn w:val="Vanligtabell"/>
    <w:uiPriority w:val="41"/>
    <w:rsid w:val="003D16BD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avsnitt">
    <w:name w:val="List Paragraph"/>
    <w:basedOn w:val="Normal"/>
    <w:uiPriority w:val="34"/>
    <w:qFormat/>
    <w:rsid w:val="00481F2A"/>
    <w:pPr>
      <w:ind w:left="720"/>
      <w:contextualSpacing/>
    </w:pPr>
  </w:style>
  <w:style w:type="character" w:styleId="ui-provider" w:customStyle="1">
    <w:name w:val="ui-provider"/>
    <w:basedOn w:val="Standardskriftforavsnitt"/>
    <w:rsid w:val="007B31DE"/>
  </w:style>
  <w:style w:type="character" w:styleId="Hyperkobling">
    <w:name w:val="Hyperlink"/>
    <w:basedOn w:val="Standardskriftforavsnitt"/>
    <w:uiPriority w:val="99"/>
    <w:unhideWhenUsed/>
    <w:rsid w:val="006738B8"/>
    <w:rPr>
      <w:color w:val="00629B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6738B8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5A3CF4"/>
    <w:rPr>
      <w:color w:val="68D2DF" w:themeColor="followed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A32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caps w:val="0"/>
      <w:color w:val="004974" w:themeColor="accent1" w:themeShade="BF"/>
      <w:w w:val="100"/>
      <w:sz w:val="32"/>
      <w:szCs w:val="32"/>
    </w:rPr>
  </w:style>
  <w:style w:type="paragraph" w:styleId="INNH1">
    <w:name w:val="toc 1"/>
    <w:basedOn w:val="Normal"/>
    <w:next w:val="Normal"/>
    <w:autoRedefine/>
    <w:uiPriority w:val="39"/>
    <w:unhideWhenUsed/>
    <w:rsid w:val="007C4A32"/>
    <w:pPr>
      <w:spacing w:after="100"/>
    </w:pPr>
  </w:style>
  <w:style w:type="paragraph" w:styleId="Merknadstekst">
    <w:name w:val="annotation text"/>
    <w:basedOn w:val="Normal"/>
    <w:link w:val="MerknadstekstTegn"/>
    <w:uiPriority w:val="99"/>
    <w:unhideWhenUsed/>
    <w:rsid w:val="0093025B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93025B"/>
    <w:rPr>
      <w:rFonts w:ascii="Arial" w:hAnsi="Arial" w:cs="Arial"/>
      <w:color w:val="171717" w:themeColor="background2" w:themeShade="1A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3025B"/>
    <w:rPr>
      <w:sz w:val="16"/>
      <w:szCs w:val="16"/>
    </w:rPr>
  </w:style>
  <w:style w:type="table" w:styleId="Tabellrutenett">
    <w:name w:val="Table Grid"/>
    <w:basedOn w:val="Vanligtabell"/>
    <w:uiPriority w:val="39"/>
    <w:rsid w:val="0016702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8451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84511"/>
    <w:rPr>
      <w:rFonts w:ascii="Arial" w:hAnsi="Arial" w:cs="Arial"/>
      <w:b/>
      <w:bCs/>
      <w:color w:val="171717" w:themeColor="background2" w:themeShade="1A"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F8451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eader" Target="header2.xml" Id="Rc4f26d6e420c4031" /><Relationship Type="http://schemas.openxmlformats.org/officeDocument/2006/relationships/footer" Target="footer2.xml" Id="Rfc345abe15ee4647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yvrod\Documents\Egendefinerte%20Office-maler\Sandefjord%20kommune%20(bl&#229;%20forside).dotx" TargetMode="External"/></Relationships>
</file>

<file path=word/theme/theme1.xml><?xml version="1.0" encoding="utf-8"?>
<a:theme xmlns:a="http://schemas.openxmlformats.org/drawingml/2006/main" xmlns:thm15="http://schemas.microsoft.com/office/thememl/2012/main" name="Sandefjord Kommune">
  <a:themeElements>
    <a:clrScheme name="Sandefjord Kommune">
      <a:dk1>
        <a:srgbClr val="00629B"/>
      </a:dk1>
      <a:lt1>
        <a:sysClr val="window" lastClr="FFFFFF"/>
      </a:lt1>
      <a:dk2>
        <a:srgbClr val="68D2DF"/>
      </a:dk2>
      <a:lt2>
        <a:srgbClr val="E7E6E6"/>
      </a:lt2>
      <a:accent1>
        <a:srgbClr val="00629B"/>
      </a:accent1>
      <a:accent2>
        <a:srgbClr val="68D2DF"/>
      </a:accent2>
      <a:accent3>
        <a:srgbClr val="A8AD00"/>
      </a:accent3>
      <a:accent4>
        <a:srgbClr val="68478D"/>
      </a:accent4>
      <a:accent5>
        <a:srgbClr val="00857D"/>
      </a:accent5>
      <a:accent6>
        <a:srgbClr val="DC6B2F"/>
      </a:accent6>
      <a:hlink>
        <a:srgbClr val="00629B"/>
      </a:hlink>
      <a:folHlink>
        <a:srgbClr val="68D2D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50513BB82094B9720A87EAB8D2DC5" ma:contentTypeVersion="3" ma:contentTypeDescription="Opprett et nytt dokument." ma:contentTypeScope="" ma:versionID="570aa479036f04a098e17dc302ad1982">
  <xsd:schema xmlns:xsd="http://www.w3.org/2001/XMLSchema" xmlns:xs="http://www.w3.org/2001/XMLSchema" xmlns:p="http://schemas.microsoft.com/office/2006/metadata/properties" xmlns:ns2="a30fd214-334a-467e-a388-a669a914bb6a" targetNamespace="http://schemas.microsoft.com/office/2006/metadata/properties" ma:root="true" ma:fieldsID="5d020a2c2d84599c1eb82c47a8f9f421" ns2:_="">
    <xsd:import namespace="a30fd214-334a-467e-a388-a669a914b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d214-334a-467e-a388-a669a914b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7AB27E-4F45-45F0-82F3-59B0122B6B54}">
  <ds:schemaRefs>
    <ds:schemaRef ds:uri="http://schemas.microsoft.com/office/2006/metadata/properties"/>
    <ds:schemaRef ds:uri="http://schemas.microsoft.com/office/infopath/2007/PartnerControls"/>
    <ds:schemaRef ds:uri="cde6626e-4940-4e73-98f3-ee86706b95e3"/>
    <ds:schemaRef ds:uri="c6bf913f-61e4-4c5f-a9bb-770c7bd8df71"/>
  </ds:schemaRefs>
</ds:datastoreItem>
</file>

<file path=customXml/itemProps2.xml><?xml version="1.0" encoding="utf-8"?>
<ds:datastoreItem xmlns:ds="http://schemas.openxmlformats.org/officeDocument/2006/customXml" ds:itemID="{64037963-CAE6-4A6F-842A-84049BF958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46120-425C-4616-A56C-1C74740F5C21}"/>
</file>

<file path=customXml/itemProps4.xml><?xml version="1.0" encoding="utf-8"?>
<ds:datastoreItem xmlns:ds="http://schemas.openxmlformats.org/officeDocument/2006/customXml" ds:itemID="{C6C22071-B6E6-4C62-A690-D30DCB76618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9c27c5f-ce79-4629-8581-1431bc3d60af}" enabled="1" method="Privileged" siteId="{5eca1ec4-5a64-407b-9778-9f9147b7a293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Sandefjord kommune (blå forside).dotx</ap:Template>
  <ap:Application>Microsoft Word for the web</ap:Application>
  <ap:DocSecurity>0</ap:DocSecurity>
  <ap:ScaleCrop>false</ap:ScaleCrop>
  <ap:Company>Sandefjord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Øyvind Rødland</dc:creator>
  <lastModifiedBy>Colin Flatekval Tortoise</lastModifiedBy>
  <revision>311</revision>
  <lastPrinted>2025-05-20T08:59:00.0000000Z</lastPrinted>
  <dcterms:created xsi:type="dcterms:W3CDTF">2025-05-19T11:35:00.0000000Z</dcterms:created>
  <dcterms:modified xsi:type="dcterms:W3CDTF">2026-06-11T06:20:53.4262019Z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0x010100F6F50513BB82094B9720A87EAB8D2DC5</vt:lpwstr>
  </property>
  <property fmtid="{D5CDD505-2E9C-101B-9397-08002B2CF9AE}" pid="3" name="MediaServiceImageTags">
    <vt:lpwstr/>
  </property>
</Properties>
</file>